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5BC68FA1" w14:textId="224C21F5" w:rsidR="00974E99" w:rsidRDefault="00F905E1" w:rsidP="004324ED">
            <w:pPr>
              <w:pStyle w:val="Documenttype"/>
            </w:pPr>
            <w:r w:rsidRPr="00405755">
              <w:t>R</w:t>
            </w:r>
            <w:r w:rsidR="00456EE9" w:rsidRPr="00405755">
              <w:t>ECOMMENDATI</w:t>
            </w:r>
            <w:r w:rsidR="00041C76">
              <w:t>ON</w:t>
            </w:r>
          </w:p>
          <w:p w14:paraId="3E73B3B4" w14:textId="03773F82" w:rsidR="00440ECF" w:rsidRPr="00440ECF" w:rsidRDefault="009D77D0" w:rsidP="004324ED">
            <w:pPr>
              <w:pStyle w:val="Documenttype"/>
              <w:rPr>
                <w:lang w:eastAsia="ko-KR"/>
              </w:rPr>
            </w:pPr>
            <w:r>
              <w:rPr>
                <w:lang w:eastAsia="ko-KR"/>
              </w:rPr>
              <w:t>NORMATIVE</w:t>
            </w:r>
          </w:p>
        </w:tc>
      </w:tr>
    </w:tbl>
    <w:p w14:paraId="60069BD3" w14:textId="77777777" w:rsidR="008972C3" w:rsidRPr="00405755" w:rsidRDefault="008972C3" w:rsidP="00E336AD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974436" w14:paraId="061C8EC6" w14:textId="77777777" w:rsidTr="00E336AD">
        <w:trPr>
          <w:trHeight w:hRule="exact" w:val="6521"/>
        </w:trPr>
        <w:tc>
          <w:tcPr>
            <w:tcW w:w="9344" w:type="dxa"/>
          </w:tcPr>
          <w:p w14:paraId="7398D56E" w14:textId="7BD06E53" w:rsidR="000A3421" w:rsidRDefault="009D77D0" w:rsidP="00E336AD">
            <w:pPr>
              <w:pStyle w:val="Documentnumber"/>
            </w:pPr>
            <w:r w:rsidRPr="009D77D0">
              <w:rPr>
                <w:highlight w:val="yellow"/>
              </w:rPr>
              <w:t>R0126</w:t>
            </w:r>
          </w:p>
          <w:p w14:paraId="4B3C9198" w14:textId="513E73F2" w:rsidR="00974436" w:rsidRDefault="007B6C4A" w:rsidP="007476C2">
            <w:pPr>
              <w:pStyle w:val="Documentname"/>
            </w:pPr>
            <w:r w:rsidRPr="007B6C4A">
              <w:rPr>
                <w:highlight w:val="yellow"/>
              </w:rPr>
              <w:t>The USe of the Automatic Identification System (AIS) in Marine Aids to navigation</w:t>
            </w:r>
          </w:p>
          <w:p w14:paraId="196D3284" w14:textId="77777777" w:rsidR="00974436" w:rsidRDefault="00974436" w:rsidP="00E336AD">
            <w:pPr>
              <w:pStyle w:val="BodyText"/>
            </w:pPr>
          </w:p>
          <w:p w14:paraId="58330DF8" w14:textId="77777777" w:rsidR="00974436" w:rsidRDefault="00974436" w:rsidP="00E336AD">
            <w:pPr>
              <w:pStyle w:val="BodyText"/>
            </w:pPr>
          </w:p>
          <w:p w14:paraId="13BA392D" w14:textId="77777777" w:rsidR="00974436" w:rsidRDefault="00974436" w:rsidP="00E336AD">
            <w:pPr>
              <w:pStyle w:val="BodyText"/>
            </w:pPr>
          </w:p>
          <w:p w14:paraId="6F04DE2E" w14:textId="77777777" w:rsidR="00974436" w:rsidRDefault="00974436" w:rsidP="00554F8F">
            <w:pPr>
              <w:pStyle w:val="BodyText"/>
            </w:pPr>
          </w:p>
          <w:p w14:paraId="4F6259BE" w14:textId="77777777" w:rsidR="00554F8F" w:rsidRDefault="00554F8F" w:rsidP="00554F8F">
            <w:pPr>
              <w:pStyle w:val="BodyText"/>
            </w:pPr>
          </w:p>
          <w:p w14:paraId="3385B696" w14:textId="77777777" w:rsidR="00554F8F" w:rsidRDefault="00554F8F" w:rsidP="00554F8F">
            <w:pPr>
              <w:pStyle w:val="BodyText"/>
            </w:pPr>
          </w:p>
          <w:p w14:paraId="35FDC6D4" w14:textId="77777777" w:rsidR="00554F8F" w:rsidRDefault="00554F8F" w:rsidP="00554F8F">
            <w:pPr>
              <w:pStyle w:val="BodyText"/>
            </w:pPr>
          </w:p>
          <w:p w14:paraId="1F9873AA" w14:textId="77777777" w:rsidR="00554F8F" w:rsidRDefault="00554F8F" w:rsidP="00E336AD">
            <w:pPr>
              <w:pStyle w:val="BodyText"/>
            </w:pPr>
          </w:p>
          <w:p w14:paraId="43A6931E" w14:textId="77777777" w:rsidR="00F157D7" w:rsidRDefault="00F157D7" w:rsidP="00554F8F">
            <w:pPr>
              <w:pStyle w:val="BodyText"/>
            </w:pPr>
          </w:p>
          <w:p w14:paraId="63198B67" w14:textId="77777777" w:rsidR="00EF2172" w:rsidRDefault="00EF2172" w:rsidP="00E336AD">
            <w:pPr>
              <w:pStyle w:val="BodyText"/>
            </w:pPr>
          </w:p>
          <w:p w14:paraId="2864F1A9" w14:textId="77777777" w:rsidR="00974436" w:rsidRDefault="00974436" w:rsidP="00554F8F">
            <w:pPr>
              <w:pStyle w:val="BodyText"/>
            </w:pPr>
          </w:p>
          <w:p w14:paraId="10E494B0" w14:textId="77777777" w:rsidR="00450668" w:rsidRDefault="00450668" w:rsidP="00E336AD">
            <w:pPr>
              <w:pStyle w:val="BodyText"/>
            </w:pPr>
          </w:p>
          <w:p w14:paraId="1B2F715C" w14:textId="77777777" w:rsidR="00974436" w:rsidRDefault="00974436" w:rsidP="00E336AD">
            <w:pPr>
              <w:pStyle w:val="BodyText"/>
            </w:pPr>
          </w:p>
        </w:tc>
      </w:tr>
      <w:tr w:rsidR="00974436" w14:paraId="28CAD2B9" w14:textId="77777777" w:rsidTr="00E336AD">
        <w:tc>
          <w:tcPr>
            <w:tcW w:w="9344" w:type="dxa"/>
          </w:tcPr>
          <w:p w14:paraId="44E1E2E9" w14:textId="05C59F87" w:rsidR="00974436" w:rsidRDefault="00DE10AB" w:rsidP="00E336AD">
            <w:pPr>
              <w:pStyle w:val="Editionnumber"/>
            </w:pPr>
            <w:r>
              <w:t xml:space="preserve">Edition </w:t>
            </w:r>
            <w:r w:rsidR="007B6C4A" w:rsidRPr="007B6C4A">
              <w:rPr>
                <w:highlight w:val="yellow"/>
              </w:rPr>
              <w:t>3.0</w:t>
            </w:r>
          </w:p>
        </w:tc>
      </w:tr>
      <w:tr w:rsidR="00974436" w14:paraId="54741FE8" w14:textId="77777777" w:rsidTr="00E336AD">
        <w:trPr>
          <w:trHeight w:val="567"/>
        </w:trPr>
        <w:tc>
          <w:tcPr>
            <w:tcW w:w="9344" w:type="dxa"/>
          </w:tcPr>
          <w:p w14:paraId="49A83132" w14:textId="5251531B" w:rsidR="00334E22" w:rsidRDefault="00D96843" w:rsidP="00E336AD">
            <w:pPr>
              <w:pStyle w:val="Documentdate"/>
            </w:pPr>
            <w:r w:rsidRPr="00D96843">
              <w:rPr>
                <w:highlight w:val="yellow"/>
              </w:rPr>
              <w:t>June 2026</w:t>
            </w:r>
          </w:p>
        </w:tc>
      </w:tr>
      <w:tr w:rsidR="00DE10AB" w:rsidRPr="00B9391B" w14:paraId="7EA2C26C" w14:textId="77777777" w:rsidTr="00E336AD">
        <w:tc>
          <w:tcPr>
            <w:tcW w:w="9344" w:type="dxa"/>
          </w:tcPr>
          <w:p w14:paraId="3DAF06C0" w14:textId="527DDA4A" w:rsidR="00DE10AB" w:rsidRPr="00E336AD" w:rsidRDefault="00334E22" w:rsidP="00E336AD">
            <w:pPr>
              <w:pStyle w:val="MRN"/>
              <w:rPr>
                <w:lang w:val="it-IT"/>
              </w:rPr>
            </w:pPr>
            <w:r w:rsidRPr="00724EFE">
              <w:rPr>
                <w:lang w:val="it-IT"/>
              </w:rPr>
              <w:t>urn:mrn:iala:pub:rnnnn:ed</w:t>
            </w:r>
            <w:r w:rsidR="00D96843">
              <w:rPr>
                <w:lang w:val="it-IT"/>
              </w:rPr>
              <w:t>3.0</w:t>
            </w:r>
          </w:p>
        </w:tc>
      </w:tr>
    </w:tbl>
    <w:p w14:paraId="5764EF19" w14:textId="50BF3A6A" w:rsidR="00BC27F6" w:rsidRPr="00EE6F9F" w:rsidRDefault="00BC27F6" w:rsidP="00554F8F">
      <w:pPr>
        <w:pStyle w:val="BodyText"/>
        <w:rPr>
          <w:lang w:val="it-IT"/>
        </w:rPr>
      </w:pPr>
    </w:p>
    <w:p w14:paraId="4ECCB129" w14:textId="750F3564" w:rsidR="00AC12E9" w:rsidRPr="00E336AD" w:rsidRDefault="00AC12E9" w:rsidP="00E336AD">
      <w:pPr>
        <w:pStyle w:val="BodyText"/>
        <w:rPr>
          <w:lang w:val="it-IT"/>
        </w:rPr>
        <w:sectPr w:rsidR="00AC12E9" w:rsidRPr="00E336AD" w:rsidSect="00E336A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567" w:right="1276" w:bottom="1843" w:left="1276" w:header="567" w:footer="719" w:gutter="0"/>
          <w:cols w:space="708"/>
          <w:docGrid w:linePitch="360"/>
        </w:sectPr>
      </w:pPr>
    </w:p>
    <w:p w14:paraId="47108A88" w14:textId="24FFBC65" w:rsidR="00914E26" w:rsidRPr="00405755" w:rsidRDefault="00914E26" w:rsidP="48AD9816">
      <w:pPr>
        <w:pStyle w:val="BodyText"/>
        <w:jc w:val="both"/>
        <w:rPr>
          <w:rFonts w:ascii="Calibri" w:eastAsia="Calibri" w:hAnsi="Calibri" w:cs="Calibri"/>
        </w:rPr>
      </w:pPr>
      <w:r w:rsidRPr="00405755">
        <w:lastRenderedPageBreak/>
        <w:t xml:space="preserve">Revisions to this </w:t>
      </w:r>
      <w:r w:rsidR="008B611A">
        <w:t>d</w:t>
      </w:r>
      <w:r w:rsidRPr="00405755">
        <w:t>ocument are to be noted in the table prior to the issue of a revised document.</w:t>
      </w:r>
      <w:r w:rsidR="4A7EA235">
        <w:t xml:space="preserve"> </w:t>
      </w:r>
      <w:r w:rsidR="4A7EA235" w:rsidRPr="48AD9816">
        <w:rPr>
          <w:rFonts w:ascii="Calibri" w:eastAsia="Calibri" w:hAnsi="Calibri" w:cs="Calibri"/>
        </w:rPr>
        <w:t>The latest edition of the Recommendation is the only version in force unless the Recommendation is explicitly revoked by the Council.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175"/>
        <w:gridCol w:w="3118"/>
      </w:tblGrid>
      <w:tr w:rsidR="005E4659" w:rsidRPr="00405755" w14:paraId="7DB1ED3C" w14:textId="77777777" w:rsidTr="00902951">
        <w:tc>
          <w:tcPr>
            <w:tcW w:w="1908" w:type="dxa"/>
          </w:tcPr>
          <w:p w14:paraId="76D21843" w14:textId="77777777" w:rsidR="00914E26" w:rsidRPr="00405755" w:rsidRDefault="00914E26" w:rsidP="00902951">
            <w:pPr>
              <w:pStyle w:val="Tableheading"/>
            </w:pPr>
            <w:r w:rsidRPr="00405755">
              <w:t>Date</w:t>
            </w:r>
          </w:p>
        </w:tc>
        <w:tc>
          <w:tcPr>
            <w:tcW w:w="5175" w:type="dxa"/>
          </w:tcPr>
          <w:p w14:paraId="74F9A997" w14:textId="677992B6" w:rsidR="00914E26" w:rsidRPr="00405755" w:rsidRDefault="00902951" w:rsidP="00902951">
            <w:pPr>
              <w:pStyle w:val="Tableheading"/>
            </w:pPr>
            <w:r>
              <w:t>Revision details</w:t>
            </w:r>
          </w:p>
        </w:tc>
        <w:tc>
          <w:tcPr>
            <w:tcW w:w="3118" w:type="dxa"/>
          </w:tcPr>
          <w:p w14:paraId="28EBEB63" w14:textId="72233914" w:rsidR="00914E26" w:rsidRPr="00405755" w:rsidRDefault="00902951" w:rsidP="00902951">
            <w:pPr>
              <w:pStyle w:val="Tableheading"/>
            </w:pPr>
            <w:r>
              <w:t>Approval</w:t>
            </w:r>
          </w:p>
        </w:tc>
      </w:tr>
      <w:tr w:rsidR="002A6609" w:rsidRPr="00405755" w14:paraId="367B355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DE70072" w14:textId="03A3B89F" w:rsidR="002A6609" w:rsidRPr="00405755" w:rsidRDefault="002A6609" w:rsidP="002A6609">
            <w:pPr>
              <w:pStyle w:val="Tabletext"/>
            </w:pPr>
            <w:r w:rsidRPr="00194982">
              <w:t>June 2004</w:t>
            </w:r>
          </w:p>
        </w:tc>
        <w:tc>
          <w:tcPr>
            <w:tcW w:w="5175" w:type="dxa"/>
            <w:vAlign w:val="center"/>
          </w:tcPr>
          <w:p w14:paraId="1208F3C0" w14:textId="37A1B909" w:rsidR="002A6609" w:rsidRPr="00405755" w:rsidRDefault="002A6609" w:rsidP="002A6609">
            <w:pPr>
              <w:pStyle w:val="Tabletext"/>
            </w:pPr>
            <w:r>
              <w:t>Edition 1.0</w:t>
            </w:r>
          </w:p>
        </w:tc>
        <w:tc>
          <w:tcPr>
            <w:tcW w:w="3118" w:type="dxa"/>
            <w:vAlign w:val="center"/>
          </w:tcPr>
          <w:p w14:paraId="7C7BDA8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26058F11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FBA7C1D" w14:textId="65FC3681" w:rsidR="002A6609" w:rsidRPr="00405755" w:rsidRDefault="002A6609" w:rsidP="002A6609">
            <w:pPr>
              <w:pStyle w:val="Tabletext"/>
            </w:pPr>
            <w:r w:rsidRPr="00194982">
              <w:t xml:space="preserve">June 2007 </w:t>
            </w:r>
          </w:p>
        </w:tc>
        <w:tc>
          <w:tcPr>
            <w:tcW w:w="5175" w:type="dxa"/>
            <w:vAlign w:val="center"/>
          </w:tcPr>
          <w:p w14:paraId="17C3CECE" w14:textId="77777777" w:rsidR="002A6609" w:rsidRPr="00194982" w:rsidRDefault="002A6609" w:rsidP="002A6609">
            <w:pPr>
              <w:pStyle w:val="Tabletext"/>
            </w:pPr>
            <w:r w:rsidRPr="00194982">
              <w:t xml:space="preserve">Entire document </w:t>
            </w:r>
          </w:p>
          <w:p w14:paraId="203823C7" w14:textId="4DE16371" w:rsidR="002A6609" w:rsidRPr="00405755" w:rsidRDefault="002A6609" w:rsidP="002A6609">
            <w:pPr>
              <w:pStyle w:val="Tabletext"/>
            </w:pPr>
            <w:r w:rsidRPr="00194982">
              <w:t>Release of IEC 62320-2 and of ITU-R M.1371-3</w:t>
            </w:r>
          </w:p>
        </w:tc>
        <w:tc>
          <w:tcPr>
            <w:tcW w:w="3118" w:type="dxa"/>
            <w:vAlign w:val="center"/>
          </w:tcPr>
          <w:p w14:paraId="24C14876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3E18A8CA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3E4E3B7E" w14:textId="5AB0BF24" w:rsidR="002A6609" w:rsidRPr="00405755" w:rsidRDefault="002A6609" w:rsidP="002A6609">
            <w:pPr>
              <w:pStyle w:val="Tabletext"/>
            </w:pPr>
            <w:r w:rsidRPr="00194982">
              <w:t>June 2008</w:t>
            </w:r>
          </w:p>
        </w:tc>
        <w:tc>
          <w:tcPr>
            <w:tcW w:w="5175" w:type="dxa"/>
            <w:vAlign w:val="center"/>
          </w:tcPr>
          <w:p w14:paraId="49A1A0CB" w14:textId="77777777" w:rsidR="002A6609" w:rsidRPr="00194982" w:rsidRDefault="002A6609" w:rsidP="002A6609">
            <w:pPr>
              <w:pStyle w:val="Tabletext"/>
            </w:pPr>
            <w:r w:rsidRPr="00194982">
              <w:t>Section 4.4</w:t>
            </w:r>
          </w:p>
          <w:p w14:paraId="5A4D3314" w14:textId="58A267FB" w:rsidR="002A6609" w:rsidRPr="00405755" w:rsidRDefault="002A6609" w:rsidP="002A6609">
            <w:pPr>
              <w:pStyle w:val="Tabletext"/>
            </w:pPr>
            <w:r w:rsidRPr="00194982">
              <w:t xml:space="preserve">Improvement of sub-sections on power drain, off position, </w:t>
            </w:r>
            <w:proofErr w:type="spellStart"/>
            <w:r w:rsidRPr="00194982">
              <w:t>AtoN</w:t>
            </w:r>
            <w:proofErr w:type="spellEnd"/>
            <w:r w:rsidRPr="00194982">
              <w:t xml:space="preserve"> status bits, and addition of wreck marking.</w:t>
            </w:r>
          </w:p>
        </w:tc>
        <w:tc>
          <w:tcPr>
            <w:tcW w:w="3118" w:type="dxa"/>
            <w:vAlign w:val="center"/>
          </w:tcPr>
          <w:p w14:paraId="5EAD6C1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3B59308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53101F94" w14:textId="697BF906" w:rsidR="002A6609" w:rsidRPr="00405755" w:rsidRDefault="002A6609" w:rsidP="002A6609">
            <w:pPr>
              <w:pStyle w:val="Tabletext"/>
            </w:pPr>
            <w:r w:rsidRPr="00194982">
              <w:t>June 2011</w:t>
            </w:r>
          </w:p>
        </w:tc>
        <w:tc>
          <w:tcPr>
            <w:tcW w:w="5175" w:type="dxa"/>
            <w:vAlign w:val="center"/>
          </w:tcPr>
          <w:p w14:paraId="540D4A26" w14:textId="77777777" w:rsidR="002A6609" w:rsidRPr="00194982" w:rsidRDefault="002A6609" w:rsidP="002A6609">
            <w:pPr>
              <w:pStyle w:val="Tabletext"/>
            </w:pPr>
            <w:r w:rsidRPr="00194982">
              <w:t>Edition 1.5. Entire document</w:t>
            </w:r>
          </w:p>
          <w:p w14:paraId="2C985492" w14:textId="1CE26E05" w:rsidR="002A6609" w:rsidRPr="00405755" w:rsidRDefault="002A6609" w:rsidP="002A6609">
            <w:pPr>
              <w:pStyle w:val="Tabletext"/>
            </w:pPr>
            <w:r w:rsidRPr="00194982">
              <w:t xml:space="preserve">Updated to reflect developments in AIS </w:t>
            </w:r>
            <w:proofErr w:type="spellStart"/>
            <w:r w:rsidRPr="00194982">
              <w:t>AtoN</w:t>
            </w:r>
            <w:proofErr w:type="spellEnd"/>
            <w:r w:rsidRPr="00194982">
              <w:t>.</w:t>
            </w:r>
          </w:p>
        </w:tc>
        <w:tc>
          <w:tcPr>
            <w:tcW w:w="3118" w:type="dxa"/>
            <w:vAlign w:val="center"/>
          </w:tcPr>
          <w:p w14:paraId="6AF13CC7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0237B656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7D673BF" w14:textId="35A383F8" w:rsidR="002A6609" w:rsidRPr="00405755" w:rsidRDefault="002A6609" w:rsidP="002A6609">
            <w:pPr>
              <w:pStyle w:val="Tabletext"/>
            </w:pPr>
            <w:r w:rsidRPr="00194982">
              <w:t>September 2020</w:t>
            </w:r>
          </w:p>
        </w:tc>
        <w:tc>
          <w:tcPr>
            <w:tcW w:w="5175" w:type="dxa"/>
            <w:vAlign w:val="center"/>
          </w:tcPr>
          <w:p w14:paraId="6923380E" w14:textId="5D0A85E0" w:rsidR="002A6609" w:rsidRPr="00405755" w:rsidRDefault="002A6609" w:rsidP="002A6609">
            <w:pPr>
              <w:pStyle w:val="Tabletext"/>
            </w:pPr>
            <w:r w:rsidRPr="00194982">
              <w:t>Edition 1.6 Editorial corrections.</w:t>
            </w:r>
          </w:p>
        </w:tc>
        <w:tc>
          <w:tcPr>
            <w:tcW w:w="3118" w:type="dxa"/>
            <w:vAlign w:val="center"/>
          </w:tcPr>
          <w:p w14:paraId="072A70D8" w14:textId="77777777" w:rsidR="002A6609" w:rsidRPr="00405755" w:rsidRDefault="002A6609" w:rsidP="002A6609">
            <w:pPr>
              <w:pStyle w:val="Tabletext"/>
            </w:pPr>
          </w:p>
        </w:tc>
      </w:tr>
      <w:tr w:rsidR="002A6609" w:rsidRPr="00405755" w14:paraId="4632155F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2E5AA6A2" w14:textId="77BED8D5" w:rsidR="002A6609" w:rsidRPr="00405755" w:rsidRDefault="002A6609" w:rsidP="002A6609">
            <w:pPr>
              <w:pStyle w:val="Tabletext"/>
            </w:pPr>
            <w:r w:rsidRPr="00CF7975">
              <w:t>December 2021</w:t>
            </w:r>
          </w:p>
        </w:tc>
        <w:tc>
          <w:tcPr>
            <w:tcW w:w="5175" w:type="dxa"/>
            <w:vAlign w:val="center"/>
          </w:tcPr>
          <w:p w14:paraId="66B760D4" w14:textId="6F916A3F" w:rsidR="002A6609" w:rsidRPr="00405755" w:rsidRDefault="002A6609" w:rsidP="002A6609">
            <w:pPr>
              <w:pStyle w:val="Tabletext"/>
            </w:pPr>
            <w:r w:rsidRPr="00E225F2">
              <w:t xml:space="preserve">Edition 2.0 Addition of </w:t>
            </w:r>
            <w:proofErr w:type="spellStart"/>
            <w:r w:rsidRPr="00E225F2">
              <w:t>MAtoN</w:t>
            </w:r>
            <w:proofErr w:type="spellEnd"/>
            <w:r w:rsidRPr="00E225F2">
              <w:t xml:space="preserve"> status bits and MID info. Updated to reflect other development in AIS </w:t>
            </w:r>
            <w:proofErr w:type="spellStart"/>
            <w:r w:rsidRPr="00E225F2">
              <w:t>AtoN</w:t>
            </w:r>
            <w:proofErr w:type="spellEnd"/>
            <w:r w:rsidRPr="00E225F2">
              <w:t>.</w:t>
            </w:r>
          </w:p>
        </w:tc>
        <w:tc>
          <w:tcPr>
            <w:tcW w:w="3118" w:type="dxa"/>
            <w:vAlign w:val="center"/>
          </w:tcPr>
          <w:p w14:paraId="240A9CE7" w14:textId="38A5F14B" w:rsidR="002A6609" w:rsidRPr="00405755" w:rsidRDefault="002A6609" w:rsidP="002A6609">
            <w:pPr>
              <w:pStyle w:val="Tabletext"/>
            </w:pPr>
            <w:r w:rsidRPr="00CF7975">
              <w:t xml:space="preserve">Council </w:t>
            </w:r>
            <w:r w:rsidRPr="00E225F2">
              <w:t>74</w:t>
            </w:r>
          </w:p>
        </w:tc>
      </w:tr>
      <w:tr w:rsidR="002A6609" w:rsidRPr="00405755" w14:paraId="2C45073C" w14:textId="77777777" w:rsidTr="00902951">
        <w:trPr>
          <w:trHeight w:val="851"/>
        </w:trPr>
        <w:tc>
          <w:tcPr>
            <w:tcW w:w="1908" w:type="dxa"/>
            <w:vAlign w:val="center"/>
          </w:tcPr>
          <w:p w14:paraId="0A6AB3FC" w14:textId="751C5E43" w:rsidR="002A6609" w:rsidRPr="00A127B6" w:rsidRDefault="002A6609" w:rsidP="002A6609">
            <w:pPr>
              <w:pStyle w:val="Tabletext"/>
              <w:rPr>
                <w:highlight w:val="yellow"/>
              </w:rPr>
            </w:pPr>
            <w:r w:rsidRPr="00A127B6">
              <w:rPr>
                <w:highlight w:val="yellow"/>
              </w:rPr>
              <w:t>June 2026</w:t>
            </w:r>
          </w:p>
        </w:tc>
        <w:tc>
          <w:tcPr>
            <w:tcW w:w="5175" w:type="dxa"/>
            <w:vAlign w:val="center"/>
          </w:tcPr>
          <w:p w14:paraId="3A876F30" w14:textId="7C753675" w:rsidR="002A6609" w:rsidRPr="00A127B6" w:rsidRDefault="00507C01" w:rsidP="002A6609">
            <w:pPr>
              <w:pStyle w:val="Tabletext"/>
              <w:rPr>
                <w:highlight w:val="yellow"/>
              </w:rPr>
            </w:pPr>
            <w:r w:rsidRPr="00A127B6">
              <w:rPr>
                <w:highlight w:val="yellow"/>
              </w:rPr>
              <w:t>Edition 3.0 Complete revision including the informative character</w:t>
            </w:r>
            <w:r w:rsidR="00637DF4" w:rsidRPr="00A127B6">
              <w:rPr>
                <w:highlight w:val="yellow"/>
              </w:rPr>
              <w:t xml:space="preserve"> in line </w:t>
            </w:r>
            <w:r w:rsidR="00A127B6" w:rsidRPr="00A127B6">
              <w:rPr>
                <w:highlight w:val="yellow"/>
              </w:rPr>
              <w:t>with new G XXXX</w:t>
            </w:r>
          </w:p>
        </w:tc>
        <w:tc>
          <w:tcPr>
            <w:tcW w:w="3118" w:type="dxa"/>
            <w:vAlign w:val="center"/>
          </w:tcPr>
          <w:p w14:paraId="78C15774" w14:textId="11188A90" w:rsidR="002A6609" w:rsidRPr="00A127B6" w:rsidRDefault="00A127B6" w:rsidP="002A6609">
            <w:pPr>
              <w:pStyle w:val="Tabletext"/>
              <w:rPr>
                <w:highlight w:val="yellow"/>
              </w:rPr>
            </w:pPr>
            <w:r w:rsidRPr="00A127B6">
              <w:rPr>
                <w:highlight w:val="yellow"/>
              </w:rPr>
              <w:t>Council 04</w:t>
            </w:r>
          </w:p>
        </w:tc>
      </w:tr>
    </w:tbl>
    <w:p w14:paraId="2E371166" w14:textId="77777777" w:rsidR="005E4659" w:rsidRDefault="005E4659" w:rsidP="00E336AD">
      <w:pPr>
        <w:pStyle w:val="BodyText"/>
      </w:pPr>
    </w:p>
    <w:p w14:paraId="0F31E57B" w14:textId="77777777" w:rsidR="00530BEF" w:rsidRDefault="00530BEF" w:rsidP="00E336AD">
      <w:pPr>
        <w:pStyle w:val="BodyText"/>
      </w:pPr>
    </w:p>
    <w:p w14:paraId="6F3359A4" w14:textId="134D49D7" w:rsidR="00530BEF" w:rsidRPr="00A528FD" w:rsidRDefault="00530BEF" w:rsidP="00A528FD">
      <w:pPr>
        <w:pStyle w:val="BodyText"/>
        <w:sectPr w:rsidR="00530BEF" w:rsidRPr="00A528FD" w:rsidSect="00111E0A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405755" w:rsidRDefault="001B7940" w:rsidP="001B7940">
      <w:pPr>
        <w:pStyle w:val="THECOUNCIL"/>
      </w:pPr>
      <w:bookmarkStart w:id="0" w:name="_Toc442255952"/>
      <w:r w:rsidRPr="00405755">
        <w:lastRenderedPageBreak/>
        <w:t>THE COUNCIL</w:t>
      </w:r>
    </w:p>
    <w:p w14:paraId="2BAA0F1B" w14:textId="77777777" w:rsidR="00522E32" w:rsidRPr="00AD3BA3" w:rsidRDefault="00522E32" w:rsidP="00E336AD">
      <w:pPr>
        <w:pStyle w:val="Noting"/>
        <w:rPr>
          <w:lang w:val="en-US"/>
        </w:rPr>
      </w:pPr>
      <w:r w:rsidRPr="00E336AD">
        <w:rPr>
          <w:b/>
          <w:bCs/>
        </w:rPr>
        <w:t>RECALLING</w:t>
      </w:r>
      <w:r w:rsidRPr="004A484C">
        <w:t xml:space="preserve"> </w:t>
      </w:r>
    </w:p>
    <w:p w14:paraId="36125859" w14:textId="257B41C6" w:rsidR="00522E32" w:rsidRPr="00C1228D" w:rsidRDefault="00F50C1D" w:rsidP="00E336AD">
      <w:pPr>
        <w:pStyle w:val="List1-recommendation"/>
        <w:rPr>
          <w:lang w:val="en-US"/>
        </w:rPr>
      </w:pPr>
      <w:bookmarkStart w:id="1" w:name="_Hlk215486479"/>
      <w:r>
        <w:rPr>
          <w:lang w:val="en-US"/>
        </w:rPr>
        <w:t>t</w:t>
      </w:r>
      <w:r w:rsidR="00522E32" w:rsidRPr="39100DF2">
        <w:rPr>
          <w:lang w:val="en-US"/>
        </w:rPr>
        <w:t>he aim and objectives of the International Organization for Marine Aids to Navigation (the Organization) with respect to the improvement and harmonization of Marine Aids to Navigation</w:t>
      </w:r>
      <w:r w:rsidR="00C1228D">
        <w:rPr>
          <w:lang w:val="en-US"/>
        </w:rPr>
        <w:t xml:space="preserve"> (</w:t>
      </w:r>
      <w:proofErr w:type="spellStart"/>
      <w:r w:rsidR="00C1228D">
        <w:rPr>
          <w:lang w:val="en-US"/>
        </w:rPr>
        <w:t>AtoN</w:t>
      </w:r>
      <w:proofErr w:type="spellEnd"/>
      <w:r w:rsidR="00FB4025">
        <w:rPr>
          <w:lang w:val="en-US"/>
        </w:rPr>
        <w:t xml:space="preserve">) </w:t>
      </w:r>
      <w:r w:rsidR="00522E32" w:rsidRPr="00C1228D">
        <w:rPr>
          <w:lang w:val="en-US"/>
        </w:rPr>
        <w:t>worldwide for the benefit of the maritime community and the protection of the marine environment</w:t>
      </w:r>
      <w:r w:rsidR="6503A934" w:rsidRPr="00C1228D">
        <w:rPr>
          <w:lang w:val="en-US"/>
        </w:rPr>
        <w:t>,</w:t>
      </w:r>
    </w:p>
    <w:p w14:paraId="78D42A7E" w14:textId="2C12D3DF" w:rsidR="00522E32" w:rsidRPr="00A94DC6" w:rsidRDefault="00522E32" w:rsidP="00E336AD">
      <w:pPr>
        <w:pStyle w:val="List1-recommendation"/>
        <w:rPr>
          <w:lang w:val="en-US"/>
        </w:rPr>
      </w:pPr>
      <w:r w:rsidRPr="39100DF2">
        <w:rPr>
          <w:lang w:val="en-US"/>
        </w:rPr>
        <w:t>Article 8 of the Convention of the Organization regarding the responsibilities of the Council</w:t>
      </w:r>
      <w:r w:rsidR="00054CA9">
        <w:rPr>
          <w:lang w:val="en-US"/>
        </w:rPr>
        <w:t>;</w:t>
      </w:r>
    </w:p>
    <w:bookmarkEnd w:id="1"/>
    <w:p w14:paraId="39DCA0CF" w14:textId="7F21E2FA" w:rsidR="001B6791" w:rsidRDefault="001B6791" w:rsidP="00E13916">
      <w:pPr>
        <w:pStyle w:val="Noting"/>
      </w:pPr>
      <w:r>
        <w:rPr>
          <w:b/>
          <w:bCs/>
          <w:lang w:val="en-US"/>
        </w:rPr>
        <w:t>RECOGNIZING</w:t>
      </w:r>
      <w:r w:rsidR="00E13916">
        <w:rPr>
          <w:b/>
          <w:bCs/>
          <w:lang w:val="en-US"/>
        </w:rPr>
        <w:t xml:space="preserve"> </w:t>
      </w:r>
      <w:r w:rsidR="00DD240E">
        <w:t>the need to develop comprehensive</w:t>
      </w:r>
      <w:r w:rsidR="003B73F3">
        <w:t xml:space="preserve"> guidance on the use of the Automatic Identification System (AIS</w:t>
      </w:r>
      <w:r w:rsidR="00E13916">
        <w:t>)</w:t>
      </w:r>
      <w:r w:rsidR="003B73F3">
        <w:t xml:space="preserve"> within the Organization</w:t>
      </w:r>
      <w:r w:rsidR="000B4201">
        <w:t>’ remit</w:t>
      </w:r>
      <w:r w:rsidR="00E13916">
        <w:t>;</w:t>
      </w:r>
    </w:p>
    <w:p w14:paraId="588F01AF" w14:textId="7B69B483" w:rsidR="000B4201" w:rsidRDefault="00E13916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RECOGNIZING FURTHER </w:t>
      </w:r>
      <w:r w:rsidR="00920AF3">
        <w:t>that AIS has been fitted to many vessels to provide information including vessel identi</w:t>
      </w:r>
      <w:r w:rsidR="00181C41">
        <w:t>ty, position and other safety-related information;</w:t>
      </w:r>
    </w:p>
    <w:p w14:paraId="17ABE1CA" w14:textId="2AB63480" w:rsidR="00181C41" w:rsidRPr="00181C41" w:rsidRDefault="00181C41" w:rsidP="000B4201">
      <w:pPr>
        <w:pStyle w:val="List1-recommendation"/>
        <w:numPr>
          <w:ilvl w:val="0"/>
          <w:numId w:val="0"/>
        </w:numPr>
        <w:ind w:left="567"/>
      </w:pPr>
      <w:r>
        <w:rPr>
          <w:b/>
          <w:bCs/>
        </w:rPr>
        <w:t xml:space="preserve">CONSIDERING </w:t>
      </w:r>
      <w:r>
        <w:t>the various</w:t>
      </w:r>
      <w:r w:rsidR="00CC7FAD">
        <w:t xml:space="preserve"> applications of AIS that have been identified within IMO, ITU, IEC and the Organization;</w:t>
      </w:r>
    </w:p>
    <w:p w14:paraId="08FEBB6F" w14:textId="77777777" w:rsidR="006302FA" w:rsidRDefault="001B7940" w:rsidP="006302FA">
      <w:pPr>
        <w:pStyle w:val="Noting"/>
        <w:rPr>
          <w:b/>
        </w:rPr>
      </w:pPr>
      <w:r w:rsidRPr="00405755">
        <w:rPr>
          <w:b/>
        </w:rPr>
        <w:t>NOTING</w:t>
      </w:r>
    </w:p>
    <w:p w14:paraId="44FF4A46" w14:textId="4A2D1BB8" w:rsidR="001B7940" w:rsidRDefault="00723141" w:rsidP="006302FA">
      <w:pPr>
        <w:pStyle w:val="List1-recommendation"/>
        <w:numPr>
          <w:ilvl w:val="0"/>
          <w:numId w:val="58"/>
        </w:numPr>
      </w:pPr>
      <w:r>
        <w:t xml:space="preserve">that </w:t>
      </w:r>
      <w:r w:rsidR="00F50C1D">
        <w:t>t</w:t>
      </w:r>
      <w:r w:rsidR="006302FA">
        <w:t xml:space="preserve">he </w:t>
      </w:r>
      <w:r w:rsidR="00E003D3">
        <w:t xml:space="preserve"> </w:t>
      </w:r>
      <w:r w:rsidR="00F50C1D">
        <w:t xml:space="preserve">appropriate use of AIS is </w:t>
      </w:r>
      <w:r>
        <w:t>crucial for the safety of navigation in assisting the effici</w:t>
      </w:r>
      <w:r w:rsidR="00B85B1C">
        <w:t>ent navigation of ships, protection of the environment and operation of Vessel Traffic Services (VTS</w:t>
      </w:r>
      <w:r w:rsidR="00CB0469">
        <w:t>),</w:t>
      </w:r>
    </w:p>
    <w:p w14:paraId="695CE775" w14:textId="48D4B3A4" w:rsidR="00CB0469" w:rsidRDefault="00CB0469" w:rsidP="006302FA">
      <w:pPr>
        <w:pStyle w:val="List1-recommendation"/>
        <w:numPr>
          <w:ilvl w:val="0"/>
          <w:numId w:val="58"/>
        </w:numPr>
      </w:pPr>
      <w:r>
        <w:t>Regulation V/19.2.4</w:t>
      </w:r>
      <w:r w:rsidR="0097694C">
        <w:t xml:space="preserve"> </w:t>
      </w:r>
      <w:r w:rsidR="008E2D43">
        <w:t xml:space="preserve">of the 1974 SOLAS Convention, as amended, on the carriage of AIS equipment </w:t>
      </w:r>
      <w:r w:rsidR="00172E7D">
        <w:t>on board chips,</w:t>
      </w:r>
    </w:p>
    <w:p w14:paraId="43030C4E" w14:textId="1CAFCDD2" w:rsidR="00172E7D" w:rsidRPr="00405755" w:rsidRDefault="00172E7D" w:rsidP="006302FA">
      <w:pPr>
        <w:pStyle w:val="List1-recommendation"/>
        <w:numPr>
          <w:ilvl w:val="0"/>
          <w:numId w:val="58"/>
        </w:numPr>
      </w:pPr>
      <w:r>
        <w:t>that the work carried out by the Organization on shipborne AIS has facil</w:t>
      </w:r>
      <w:r w:rsidR="008A7398">
        <w:t>itated the development and adoption of a suite of technical and operational publications</w:t>
      </w:r>
      <w:r w:rsidR="00751491">
        <w:t xml:space="preserve"> by other international bodies such as IMO, ITU, IHO and IEC</w:t>
      </w:r>
      <w:r w:rsidR="00054CA9">
        <w:t>;</w:t>
      </w:r>
    </w:p>
    <w:p w14:paraId="10D13D8B" w14:textId="71B8D671" w:rsidR="001B7940" w:rsidRPr="00C17FA5" w:rsidRDefault="008F698C" w:rsidP="0027536A">
      <w:pPr>
        <w:pStyle w:val="Noting"/>
      </w:pPr>
      <w:r>
        <w:rPr>
          <w:b/>
          <w:bCs/>
        </w:rPr>
        <w:t xml:space="preserve">HAVING CONSIDERED </w:t>
      </w:r>
      <w:r w:rsidR="00C17FA5" w:rsidRPr="00593ED9">
        <w:t>t</w:t>
      </w:r>
      <w:r w:rsidR="00C17FA5" w:rsidRPr="00E336AD">
        <w:t>he proposals made by the</w:t>
      </w:r>
      <w:r w:rsidR="009E6380">
        <w:t xml:space="preserve"> </w:t>
      </w:r>
      <w:proofErr w:type="spellStart"/>
      <w:r w:rsidR="009E6380">
        <w:t>AtoN</w:t>
      </w:r>
      <w:proofErr w:type="spellEnd"/>
      <w:r w:rsidR="009E6380">
        <w:t xml:space="preserve"> Requirements and Management</w:t>
      </w:r>
      <w:r w:rsidR="00C17FA5" w:rsidRPr="00E336AD">
        <w:t xml:space="preserve">  Committee;</w:t>
      </w:r>
    </w:p>
    <w:p w14:paraId="4632B65E" w14:textId="363E5168" w:rsidR="001B7940" w:rsidRPr="00405755" w:rsidRDefault="00C17FA5" w:rsidP="001B7940">
      <w:pPr>
        <w:pStyle w:val="Noting"/>
      </w:pPr>
      <w:r>
        <w:rPr>
          <w:b/>
          <w:bCs/>
        </w:rPr>
        <w:t>APPROVES</w:t>
      </w:r>
      <w:r>
        <w:t xml:space="preserve"> </w:t>
      </w:r>
      <w:r w:rsidR="00F570A7" w:rsidRPr="00F570A7">
        <w:t xml:space="preserve">Recommendation </w:t>
      </w:r>
      <w:r w:rsidR="009E6380">
        <w:t>R0126</w:t>
      </w:r>
      <w:r w:rsidR="0046256D">
        <w:t xml:space="preserve"> on the Use of the Automatic Identification System (AIS) in Marine Aids to Navigation, </w:t>
      </w:r>
      <w:r w:rsidR="00F570A7" w:rsidRPr="00F570A7">
        <w:t xml:space="preserve">set out in the </w:t>
      </w:r>
      <w:r w:rsidR="00085284">
        <w:t>A</w:t>
      </w:r>
      <w:r w:rsidR="00F570A7" w:rsidRPr="00F570A7">
        <w:t>nnex;</w:t>
      </w:r>
    </w:p>
    <w:p w14:paraId="49992A45" w14:textId="0122FFD1" w:rsidR="006A2D37" w:rsidRDefault="00F570A7" w:rsidP="0027536A">
      <w:pPr>
        <w:pStyle w:val="Noting"/>
      </w:pPr>
      <w:r>
        <w:rPr>
          <w:b/>
          <w:bCs/>
        </w:rPr>
        <w:t>INVITES</w:t>
      </w:r>
      <w:r w:rsidR="001B7940">
        <w:t xml:space="preserve"> </w:t>
      </w:r>
      <w:r w:rsidR="006A2D37" w:rsidRPr="006A2D37">
        <w:t xml:space="preserve">Members of the Organization and </w:t>
      </w:r>
      <w:proofErr w:type="spellStart"/>
      <w:r w:rsidR="006A2D37" w:rsidRPr="006A2D37">
        <w:t>AtoN</w:t>
      </w:r>
      <w:proofErr w:type="spellEnd"/>
      <w:r w:rsidR="006A2D37" w:rsidRPr="006A2D37">
        <w:t xml:space="preserve"> authorities and other appropriate stakeholders worldwide to implement the provisions of this Recommendation;</w:t>
      </w:r>
    </w:p>
    <w:p w14:paraId="316B7E6B" w14:textId="058F2577" w:rsidR="00BB75AF" w:rsidRDefault="001B7940" w:rsidP="00A534F1">
      <w:pPr>
        <w:pStyle w:val="Noting"/>
        <w:sectPr w:rsidR="00BB75AF" w:rsidSect="0083218D">
          <w:headerReference w:type="even" r:id="rId21"/>
          <w:headerReference w:type="default" r:id="rId22"/>
          <w:headerReference w:type="first" r:id="rId23"/>
          <w:pgSz w:w="11906" w:h="16838" w:code="9"/>
          <w:pgMar w:top="567" w:right="794" w:bottom="567" w:left="907" w:header="850" w:footer="850" w:gutter="0"/>
          <w:cols w:space="708"/>
          <w:docGrid w:linePitch="360"/>
        </w:sectPr>
      </w:pPr>
      <w:r w:rsidRPr="39100DF2">
        <w:rPr>
          <w:b/>
          <w:bCs/>
        </w:rPr>
        <w:t>RE</w:t>
      </w:r>
      <w:r w:rsidR="00314955">
        <w:rPr>
          <w:b/>
          <w:bCs/>
        </w:rPr>
        <w:t>QUESTS</w:t>
      </w:r>
      <w:r w:rsidR="00934D98">
        <w:t xml:space="preserve"> </w:t>
      </w:r>
      <w:r w:rsidR="002348B5" w:rsidRPr="002348B5">
        <w:t xml:space="preserve">the </w:t>
      </w:r>
      <w:proofErr w:type="spellStart"/>
      <w:r w:rsidR="00A534F1">
        <w:t>AtoN</w:t>
      </w:r>
      <w:proofErr w:type="spellEnd"/>
      <w:r w:rsidR="00A534F1">
        <w:t xml:space="preserve"> Requirements and Management</w:t>
      </w:r>
      <w:r w:rsidR="002348B5" w:rsidRPr="002348B5">
        <w:t xml:space="preserve"> Committee or other Committees as the Council may direct, to keep this Recommendation under review and to propose amendments as necessary</w:t>
      </w:r>
      <w:bookmarkStart w:id="2" w:name="_Hlk219032930"/>
      <w:r w:rsidR="00A534F1">
        <w:t>.</w:t>
      </w:r>
    </w:p>
    <w:p w14:paraId="1510A761" w14:textId="609F5AB6" w:rsidR="006C2763" w:rsidRDefault="000C5A31" w:rsidP="00B15EC6">
      <w:pPr>
        <w:pStyle w:val="Annex"/>
      </w:pPr>
      <w:r>
        <w:lastRenderedPageBreak/>
        <w:t>Annex</w:t>
      </w:r>
      <w:r w:rsidR="00BD4A53">
        <w:t xml:space="preserve">  </w:t>
      </w:r>
      <w:r w:rsidR="00611DEE">
        <w:t xml:space="preserve">The Use of the Automatic </w:t>
      </w:r>
      <w:r w:rsidR="00B15EC6">
        <w:t>Identification System (AIS) in AtoN</w:t>
      </w:r>
    </w:p>
    <w:p w14:paraId="03EB3132" w14:textId="433D60D2" w:rsidR="00B15EC6" w:rsidRDefault="007914A4" w:rsidP="00B15EC6">
      <w:pPr>
        <w:pStyle w:val="AnnexListLevel1"/>
      </w:pPr>
      <w:r>
        <w:t xml:space="preserve">Member States, </w:t>
      </w:r>
      <w:proofErr w:type="spellStart"/>
      <w:r>
        <w:t>At</w:t>
      </w:r>
      <w:r w:rsidR="00513B72">
        <w:t>oN</w:t>
      </w:r>
      <w:proofErr w:type="spellEnd"/>
      <w:r w:rsidR="00513B72">
        <w:t xml:space="preserve"> authorities and other appropriate stakeholders worldwide</w:t>
      </w:r>
      <w:r w:rsidR="00B55FF4">
        <w:t xml:space="preserve"> should</w:t>
      </w:r>
      <w:r w:rsidR="00F8026E">
        <w:t xml:space="preserve"> deploy AIS </w:t>
      </w:r>
      <w:proofErr w:type="spellStart"/>
      <w:r w:rsidR="00F8026E">
        <w:t>AtoN</w:t>
      </w:r>
      <w:proofErr w:type="spellEnd"/>
      <w:r w:rsidR="00F8026E">
        <w:t xml:space="preserve"> as appropriate.</w:t>
      </w:r>
    </w:p>
    <w:p w14:paraId="55C97C60" w14:textId="6B12DCA7" w:rsidR="003A752A" w:rsidRPr="003A752A" w:rsidRDefault="00205CCB" w:rsidP="003A752A">
      <w:pPr>
        <w:pStyle w:val="AnnexListLevel1"/>
        <w:rPr>
          <w:highlight w:val="yellow"/>
        </w:rPr>
      </w:pPr>
      <w:proofErr w:type="spellStart"/>
      <w:r w:rsidRPr="003A752A">
        <w:rPr>
          <w:highlight w:val="yellow"/>
        </w:rPr>
        <w:t>XXXinclude</w:t>
      </w:r>
      <w:proofErr w:type="spellEnd"/>
      <w:r w:rsidRPr="003A752A">
        <w:rPr>
          <w:highlight w:val="yellow"/>
        </w:rPr>
        <w:t xml:space="preserve"> more mandatory parts</w:t>
      </w:r>
      <w:r w:rsidR="00B9391B">
        <w:rPr>
          <w:highlight w:val="yellow"/>
        </w:rPr>
        <w:t xml:space="preserve"> (the “what”)</w:t>
      </w:r>
      <w:r w:rsidRPr="003A752A">
        <w:rPr>
          <w:highlight w:val="yellow"/>
        </w:rPr>
        <w:t xml:space="preserve"> from the Guideline</w:t>
      </w:r>
      <w:r w:rsidR="003A752A" w:rsidRPr="003A752A">
        <w:rPr>
          <w:highlight w:val="yellow"/>
        </w:rPr>
        <w:t xml:space="preserve"> that is considered </w:t>
      </w:r>
      <w:proofErr w:type="spellStart"/>
      <w:r w:rsidR="003A752A" w:rsidRPr="003A752A">
        <w:rPr>
          <w:highlight w:val="yellow"/>
        </w:rPr>
        <w:t>normativeXXX</w:t>
      </w:r>
      <w:proofErr w:type="spellEnd"/>
      <w:r w:rsidR="003A752A">
        <w:rPr>
          <w:highlight w:val="yellow"/>
        </w:rPr>
        <w:t xml:space="preserve"> Specific normative technical content</w:t>
      </w:r>
      <w:r w:rsidR="00B32B62">
        <w:rPr>
          <w:highlight w:val="yellow"/>
        </w:rPr>
        <w:t xml:space="preserve"> (“the how”)</w:t>
      </w:r>
      <w:r w:rsidR="003A752A">
        <w:rPr>
          <w:highlight w:val="yellow"/>
        </w:rPr>
        <w:t xml:space="preserve"> can go in the Appendix to this Recommendation</w:t>
      </w:r>
    </w:p>
    <w:p w14:paraId="5DB63CAA" w14:textId="41B1C816" w:rsidR="006A35D7" w:rsidRPr="000167E3" w:rsidRDefault="00B32B62" w:rsidP="00E336AD">
      <w:pPr>
        <w:pStyle w:val="Appendix"/>
        <w:rPr>
          <w:highlight w:val="yellow"/>
        </w:rPr>
      </w:pPr>
      <w:r w:rsidRPr="000167E3">
        <w:rPr>
          <w:highlight w:val="yellow"/>
        </w:rPr>
        <w:lastRenderedPageBreak/>
        <w:t>xxxNormative technical Specifiction on the use of AIS in ATON</w:t>
      </w:r>
      <w:r w:rsidR="000167E3" w:rsidRPr="000167E3">
        <w:rPr>
          <w:highlight w:val="yellow"/>
        </w:rPr>
        <w:t>xxxx</w:t>
      </w:r>
    </w:p>
    <w:bookmarkEnd w:id="0"/>
    <w:bookmarkEnd w:id="2"/>
    <w:p w14:paraId="17DD34A4" w14:textId="3B14B34F" w:rsidR="00440ECF" w:rsidRPr="005B0DD9" w:rsidRDefault="00440ECF" w:rsidP="004E745D">
      <w:pPr>
        <w:pStyle w:val="Caption"/>
        <w:rPr>
          <w:lang w:eastAsia="ko-KR"/>
        </w:rPr>
      </w:pPr>
    </w:p>
    <w:sectPr w:rsidR="00440ECF" w:rsidRPr="005B0DD9" w:rsidSect="0083218D"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83E19" w14:textId="77777777" w:rsidR="002520F9" w:rsidRDefault="002520F9" w:rsidP="003274DB">
      <w:r>
        <w:separator/>
      </w:r>
    </w:p>
    <w:p w14:paraId="67230E96" w14:textId="77777777" w:rsidR="002520F9" w:rsidRDefault="002520F9"/>
  </w:endnote>
  <w:endnote w:type="continuationSeparator" w:id="0">
    <w:p w14:paraId="0459E403" w14:textId="77777777" w:rsidR="002520F9" w:rsidRDefault="002520F9" w:rsidP="003274DB">
      <w:r>
        <w:continuationSeparator/>
      </w:r>
    </w:p>
    <w:p w14:paraId="078CEA03" w14:textId="77777777" w:rsidR="002520F9" w:rsidRDefault="00252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689A" w14:textId="77777777" w:rsidR="0011016C" w:rsidRDefault="00110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04E4" w14:textId="1AA626DE" w:rsidR="0084758F" w:rsidRPr="00E336AD" w:rsidRDefault="00CA2C82" w:rsidP="00E336AD">
    <w:pPr>
      <w:pStyle w:val="Footer"/>
      <w:jc w:val="center"/>
      <w:rPr>
        <w:rFonts w:ascii="Avenir Next LT Pro" w:hAnsi="Avenir Next LT Pro"/>
        <w:b/>
        <w:color w:val="00558C"/>
        <w:spacing w:val="-20"/>
      </w:rPr>
    </w:pPr>
    <w:r w:rsidRPr="00E336AD">
      <w:rPr>
        <w:rFonts w:ascii="Avenir Next LT Pro" w:hAnsi="Avenir Next LT Pro"/>
        <w:b/>
        <w:noProof/>
        <w:color w:val="00558C"/>
        <w:spacing w:val="-20"/>
        <w:lang w:val="fr-FR" w:eastAsia="fr-F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D98EE60" wp14:editId="6B88E914">
              <wp:simplePos x="0" y="0"/>
              <wp:positionH relativeFrom="page">
                <wp:posOffset>215900</wp:posOffset>
              </wp:positionH>
              <wp:positionV relativeFrom="page">
                <wp:posOffset>9630631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90623" id="Connecteur droit 1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58.3pt" to="578.25pt,7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" strokecolor="#00558c [3204]" strokeweight="1pt">
              <w10:wrap anchorx="page" anchory="page"/>
            </v:line>
          </w:pict>
        </mc:Fallback>
      </mc:AlternateContent>
    </w:r>
    <w:r w:rsidR="0084758F" w:rsidRPr="00E336AD">
      <w:rPr>
        <w:rFonts w:ascii="Avenir Next LT Pro" w:hAnsi="Avenir Next LT Pro"/>
        <w:b/>
        <w:color w:val="00558C" w:themeColor="accent1"/>
      </w:rPr>
      <w:t>International Organization for Marine Aids to Navigation</w:t>
    </w:r>
  </w:p>
  <w:p w14:paraId="07EFC064" w14:textId="4C54C3B7" w:rsidR="003B3C6B" w:rsidRPr="00E336AD" w:rsidRDefault="0084758F" w:rsidP="03212DA6">
    <w:pPr>
      <w:pStyle w:val="Footer"/>
      <w:jc w:val="center"/>
      <w:rPr>
        <w:rFonts w:ascii="Avenir Next LT Pro" w:hAnsi="Avenir Next LT Pro"/>
      </w:rPr>
    </w:pPr>
    <w:r w:rsidRPr="00E336AD">
      <w:rPr>
        <w:rFonts w:ascii="Avenir Next LT Pro" w:hAnsi="Avenir Next LT Pro"/>
        <w:color w:val="00558C" w:themeColor="accent1"/>
      </w:rPr>
      <w:t>www.iala.int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E268" w14:textId="77777777" w:rsidR="0011016C" w:rsidRDefault="00110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91347" w14:textId="77777777" w:rsidR="003B3C6B" w:rsidRPr="007A72CF" w:rsidRDefault="003B3C6B" w:rsidP="007A72CF">
    <w:pPr>
      <w:pStyle w:val="Footer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0575E016" w14:textId="05E4C8FD" w:rsidR="000A3421" w:rsidRDefault="001C58F3" w:rsidP="007A72CF">
    <w:pPr>
      <w:pStyle w:val="Footerportrait"/>
    </w:pPr>
    <w:r>
      <w:rPr>
        <w:rFonts w:hint="eastAsia"/>
        <w:lang w:eastAsia="ko-KR"/>
      </w:rPr>
      <w:t xml:space="preserve">Recommendation </w:t>
    </w:r>
    <w:r w:rsidR="00C91444">
      <w:rPr>
        <w:b w:val="0"/>
      </w:rPr>
      <w:fldChar w:fldCharType="begin"/>
    </w:r>
    <w:r w:rsidR="00C91444">
      <w:rPr>
        <w:b w:val="0"/>
      </w:rPr>
      <w:instrText>STYLEREF "Document type" \* MERGEFORMAT</w:instrText>
    </w:r>
    <w:r w:rsidR="00C91444">
      <w:rPr>
        <w:b w:val="0"/>
      </w:rPr>
      <w:fldChar w:fldCharType="separate"/>
    </w:r>
    <w:r w:rsidR="000167E3" w:rsidRPr="000167E3">
      <w:t>NORMATIVE</w:t>
    </w:r>
    <w:r w:rsidR="00C91444">
      <w:rPr>
        <w:b w:val="0"/>
      </w:rPr>
      <w:fldChar w:fldCharType="end"/>
    </w:r>
    <w:r w:rsidR="0002095A">
      <w:t xml:space="preserve"> </w:t>
    </w:r>
    <w:fldSimple w:instr=" STYLEREF  &quot;Document number&quot;  \* MERGEFORMAT ">
      <w:r w:rsidR="000167E3">
        <w:t>R0126</w:t>
      </w:r>
    </w:fldSimple>
    <w:r w:rsidR="000A3421">
      <w:t xml:space="preserve"> </w:t>
    </w:r>
    <w:fldSimple w:instr=" STYLEREF  &quot;Document name&quot;  \* MERGEFORMAT ">
      <w:r w:rsidR="000167E3">
        <w:t>The USe of the Automatic Identification System (AIS) in Marine Aids to navigation</w:t>
      </w:r>
    </w:fldSimple>
    <w:r w:rsidR="00B82F54">
      <w:t xml:space="preserve"> </w:t>
    </w:r>
  </w:p>
  <w:p w14:paraId="03D32462" w14:textId="18B335D6" w:rsidR="003B3C6B" w:rsidRDefault="003A752A" w:rsidP="007A72CF">
    <w:pPr>
      <w:pStyle w:val="Footerportrait"/>
    </w:pPr>
    <w:fldSimple w:instr="STYLEREF &quot;Edition number&quot; \* MERGEFORMAT">
      <w:r w:rsidR="000167E3">
        <w:t>Edition 3.0</w:t>
      </w:r>
    </w:fldSimple>
    <w:r w:rsidR="00942830">
      <w:t xml:space="preserve"> </w:t>
    </w:r>
    <w:fldSimple w:instr=" STYLEREF  MRN  \* MERGEFORMAT ">
      <w:r w:rsidR="000167E3">
        <w:t>urn:mrn:iala:pub:rnnnn:ed3.0</w:t>
      </w:r>
    </w:fldSimple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6C2C24">
      <w:t>3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ED722" w14:textId="77777777" w:rsidR="002520F9" w:rsidRDefault="002520F9" w:rsidP="003274DB">
      <w:r>
        <w:separator/>
      </w:r>
    </w:p>
    <w:p w14:paraId="353FE794" w14:textId="77777777" w:rsidR="002520F9" w:rsidRDefault="002520F9"/>
  </w:footnote>
  <w:footnote w:type="continuationSeparator" w:id="0">
    <w:p w14:paraId="7D57703B" w14:textId="77777777" w:rsidR="002520F9" w:rsidRDefault="002520F9" w:rsidP="003274DB">
      <w:r>
        <w:continuationSeparator/>
      </w:r>
    </w:p>
    <w:p w14:paraId="1E797FD9" w14:textId="77777777" w:rsidR="002520F9" w:rsidRDefault="002520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4B2C" w14:textId="77777777" w:rsidR="0011016C" w:rsidRDefault="00110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25D72" w14:textId="35F26B87" w:rsidR="003B3C6B" w:rsidRPr="00ED2A8D" w:rsidRDefault="00400521" w:rsidP="00475920">
    <w:pPr>
      <w:pStyle w:val="Header"/>
      <w:jc w:val="right"/>
    </w:pPr>
    <w:r w:rsidRPr="00442889">
      <w:rPr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3D268D4C" wp14:editId="58902E6B">
          <wp:simplePos x="0" y="0"/>
          <wp:positionH relativeFrom="page">
            <wp:posOffset>2917190</wp:posOffset>
          </wp:positionH>
          <wp:positionV relativeFrom="page">
            <wp:posOffset>158971</wp:posOffset>
          </wp:positionV>
          <wp:extent cx="1715292" cy="1296063"/>
          <wp:effectExtent l="0" t="0" r="0" b="0"/>
          <wp:wrapNone/>
          <wp:docPr id="8718079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362"/>
                  <a:stretch>
                    <a:fillRect/>
                  </a:stretch>
                </pic:blipFill>
                <pic:spPr bwMode="auto">
                  <a:xfrm>
                    <a:off x="0" y="0"/>
                    <a:ext cx="1715292" cy="12960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Header"/>
    </w:pPr>
  </w:p>
  <w:p w14:paraId="7A19346B" w14:textId="77777777" w:rsidR="003B3C6B" w:rsidRDefault="003B3C6B" w:rsidP="008747E0">
    <w:pPr>
      <w:pStyle w:val="Header"/>
    </w:pPr>
  </w:p>
  <w:p w14:paraId="33FCD912" w14:textId="2C0754A0" w:rsidR="003B3C6B" w:rsidRDefault="00B32397" w:rsidP="03212DA6">
    <w:pPr>
      <w:pStyle w:val="Header"/>
      <w:tabs>
        <w:tab w:val="left" w:pos="5259"/>
      </w:tabs>
    </w:pPr>
    <w:r>
      <w:tab/>
    </w:r>
  </w:p>
  <w:p w14:paraId="4D660ED5" w14:textId="085AA9B1" w:rsidR="003B3C6B" w:rsidRPr="00E336AD" w:rsidRDefault="003B3C6B" w:rsidP="03212DA6">
    <w:pPr>
      <w:pStyle w:val="Header"/>
      <w:spacing w:before="120"/>
      <w:rPr>
        <w:b/>
        <w:color w:val="00558C" w:themeColor="accent1"/>
        <w:sz w:val="32"/>
        <w:szCs w:val="32"/>
      </w:rPr>
    </w:pPr>
  </w:p>
  <w:p w14:paraId="5F53E0B0" w14:textId="5BDE7674" w:rsidR="003B3C6B" w:rsidRDefault="002C008E" w:rsidP="002C008E">
    <w:pPr>
      <w:pStyle w:val="Header"/>
      <w:tabs>
        <w:tab w:val="left" w:pos="6480"/>
      </w:tabs>
    </w:pPr>
    <w:r>
      <w:tab/>
    </w:r>
  </w:p>
  <w:p w14:paraId="039A9FAF" w14:textId="00733615" w:rsidR="00B32397" w:rsidRDefault="00F157D7" w:rsidP="002C008E">
    <w:pPr>
      <w:pStyle w:val="Header"/>
      <w:tabs>
        <w:tab w:val="left" w:pos="6480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0A4EF1" wp14:editId="25E640DD">
          <wp:simplePos x="0" y="0"/>
          <wp:positionH relativeFrom="page">
            <wp:posOffset>31750</wp:posOffset>
          </wp:positionH>
          <wp:positionV relativeFrom="page">
            <wp:posOffset>1562832</wp:posOffset>
          </wp:positionV>
          <wp:extent cx="7555865" cy="2339975"/>
          <wp:effectExtent l="0" t="0" r="6985" b="3175"/>
          <wp:wrapNone/>
          <wp:docPr id="200568881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E7979D" w14:textId="42A73239" w:rsidR="00B32397" w:rsidRDefault="00B32397" w:rsidP="002C008E">
    <w:pPr>
      <w:pStyle w:val="Header"/>
      <w:tabs>
        <w:tab w:val="left" w:pos="6480"/>
      </w:tabs>
    </w:pPr>
  </w:p>
  <w:p w14:paraId="0C8E6F54" w14:textId="77777777" w:rsidR="00B32397" w:rsidRDefault="00B32397" w:rsidP="002C008E">
    <w:pPr>
      <w:pStyle w:val="Header"/>
      <w:tabs>
        <w:tab w:val="left" w:pos="6480"/>
      </w:tabs>
    </w:pPr>
  </w:p>
  <w:p w14:paraId="2FDF9B93" w14:textId="7830D41A" w:rsidR="003B3C6B" w:rsidRPr="00ED2A8D" w:rsidRDefault="003B3C6B" w:rsidP="03212DA6">
    <w:pPr>
      <w:pStyle w:val="Header"/>
      <w:tabs>
        <w:tab w:val="left" w:pos="648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7ABE" w14:textId="77777777" w:rsidR="0011016C" w:rsidRDefault="00110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2FF5" w14:textId="0826DAC9" w:rsidR="00802B12" w:rsidRDefault="00802B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EEDBA" w14:textId="55A410B5" w:rsidR="003B3C6B" w:rsidRPr="00ED2A8D" w:rsidRDefault="003B3C6B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85645781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Header"/>
    </w:pPr>
  </w:p>
  <w:p w14:paraId="7A499A9A" w14:textId="77777777" w:rsidR="003B3C6B" w:rsidRDefault="003B3C6B" w:rsidP="008747E0">
    <w:pPr>
      <w:pStyle w:val="Header"/>
    </w:pPr>
  </w:p>
  <w:p w14:paraId="74BD01CD" w14:textId="77777777" w:rsidR="003B3C6B" w:rsidRDefault="003B3C6B" w:rsidP="008747E0">
    <w:pPr>
      <w:pStyle w:val="Header"/>
    </w:pPr>
  </w:p>
  <w:p w14:paraId="11FAF90E" w14:textId="77777777" w:rsidR="003B3C6B" w:rsidRDefault="003B3C6B" w:rsidP="008747E0">
    <w:pPr>
      <w:pStyle w:val="Header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Header"/>
    </w:pPr>
  </w:p>
  <w:p w14:paraId="55018C69" w14:textId="77777777" w:rsidR="003B3C6B" w:rsidRPr="00AC33A2" w:rsidRDefault="003B3C6B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0B07" w14:textId="3013F18F" w:rsidR="00802B12" w:rsidRDefault="00802B1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5C9BD" w14:textId="378443C5" w:rsidR="00802B12" w:rsidRDefault="00802B1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61EC" w14:textId="68289B21" w:rsidR="003B3C6B" w:rsidRPr="00667792" w:rsidRDefault="003B3C6B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253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2054292402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22D7" w14:textId="1221D8BB" w:rsidR="00802B12" w:rsidRDefault="00802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multilevel"/>
    <w:tmpl w:val="F836E508"/>
    <w:lvl w:ilvl="0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B2C1ED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700B"/>
    <w:multiLevelType w:val="multilevel"/>
    <w:tmpl w:val="96BAD650"/>
    <w:lvl w:ilvl="0">
      <w:start w:val="1"/>
      <w:numFmt w:val="upperLetter"/>
      <w:lvlText w:val="ANNEX %1"/>
      <w:lvlJc w:val="left"/>
      <w:pPr>
        <w:ind w:left="1418" w:hanging="1418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1"/>
      <w:lvlText w:val="Annex %1.%2."/>
      <w:lvlJc w:val="left"/>
      <w:pPr>
        <w:ind w:left="1418" w:hanging="1418"/>
      </w:pPr>
      <w:rPr>
        <w:rFonts w:hint="default"/>
        <w:b/>
        <w:i w:val="0"/>
        <w:color w:val="00558C"/>
        <w:sz w:val="22"/>
      </w:rPr>
    </w:lvl>
    <w:lvl w:ilvl="2">
      <w:start w:val="1"/>
      <w:numFmt w:val="decimal"/>
      <w:pStyle w:val="AnnexHead2"/>
      <w:lvlText w:val="%1.%2.%3.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8" w:hanging="1418"/>
      </w:pPr>
      <w:rPr>
        <w:rFonts w:hint="default"/>
      </w:rPr>
    </w:lvl>
  </w:abstractNum>
  <w:abstractNum w:abstractNumId="15" w15:restartNumberingAfterBreak="0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 w15:restartNumberingAfterBreak="0">
    <w:nsid w:val="19A1740F"/>
    <w:multiLevelType w:val="multilevel"/>
    <w:tmpl w:val="2BBAC348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%1"/>
      <w:lvlJc w:val="left"/>
      <w:pPr>
        <w:ind w:left="1701" w:hanging="1701"/>
      </w:pPr>
      <w:rPr>
        <w:rFonts w:hint="default"/>
        <w:caps/>
        <w:vanish w:val="0"/>
        <w:color w:val="00558C"/>
        <w:sz w:val="22"/>
      </w:rPr>
    </w:lvl>
    <w:lvl w:ilvl="2">
      <w:start w:val="1"/>
      <w:numFmt w:val="decimal"/>
      <w:pStyle w:val="AppendixHead2"/>
      <w:lvlText w:val="%1.%2.%3."/>
      <w:lvlJc w:val="left"/>
      <w:pPr>
        <w:ind w:left="1701" w:hanging="1701"/>
      </w:pPr>
      <w:rPr>
        <w:rFonts w:hint="default"/>
        <w:color w:val="00558C"/>
        <w:sz w:val="22"/>
      </w:rPr>
    </w:lvl>
    <w:lvl w:ilvl="3">
      <w:start w:val="1"/>
      <w:numFmt w:val="decimal"/>
      <w:pStyle w:val="AppendixHead3"/>
      <w:lvlText w:val="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1" w:hanging="170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1" w:hanging="1701"/>
      </w:pPr>
      <w:rPr>
        <w:rFonts w:hint="default"/>
      </w:rPr>
    </w:lvl>
  </w:abstractNum>
  <w:abstractNum w:abstractNumId="18" w15:restartNumberingAfterBreak="0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260C59CC"/>
    <w:multiLevelType w:val="multilevel"/>
    <w:tmpl w:val="AB1CDBBE"/>
    <w:lvl w:ilvl="0">
      <w:start w:val="1"/>
      <w:numFmt w:val="decimal"/>
      <w:pStyle w:val="AnnexListLevel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DE84E8C"/>
    <w:multiLevelType w:val="hybridMultilevel"/>
    <w:tmpl w:val="C4A8FE00"/>
    <w:lvl w:ilvl="0" w:tplc="9D6E18F8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4EF97DEE"/>
    <w:multiLevelType w:val="multilevel"/>
    <w:tmpl w:val="17241326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AB4D84"/>
    <w:multiLevelType w:val="multilevel"/>
    <w:tmpl w:val="0F92D19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558C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558C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3" w15:restartNumberingAfterBreak="0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61277">
    <w:abstractNumId w:val="47"/>
  </w:num>
  <w:num w:numId="2" w16cid:durableId="1104955061">
    <w:abstractNumId w:val="14"/>
  </w:num>
  <w:num w:numId="3" w16cid:durableId="680399890">
    <w:abstractNumId w:val="30"/>
  </w:num>
  <w:num w:numId="4" w16cid:durableId="1037656868">
    <w:abstractNumId w:val="26"/>
  </w:num>
  <w:num w:numId="5" w16cid:durableId="693653214">
    <w:abstractNumId w:val="16"/>
  </w:num>
  <w:num w:numId="6" w16cid:durableId="1358695664">
    <w:abstractNumId w:val="24"/>
  </w:num>
  <w:num w:numId="7" w16cid:durableId="1484274628">
    <w:abstractNumId w:val="13"/>
  </w:num>
  <w:num w:numId="8" w16cid:durableId="728266526">
    <w:abstractNumId w:val="23"/>
  </w:num>
  <w:num w:numId="9" w16cid:durableId="624166932">
    <w:abstractNumId w:val="17"/>
  </w:num>
  <w:num w:numId="10" w16cid:durableId="808984568">
    <w:abstractNumId w:val="27"/>
  </w:num>
  <w:num w:numId="11" w16cid:durableId="1857695590">
    <w:abstractNumId w:val="34"/>
  </w:num>
  <w:num w:numId="12" w16cid:durableId="207374760">
    <w:abstractNumId w:val="42"/>
  </w:num>
  <w:num w:numId="13" w16cid:durableId="2052878172">
    <w:abstractNumId w:val="38"/>
  </w:num>
  <w:num w:numId="14" w16cid:durableId="2063364532">
    <w:abstractNumId w:val="36"/>
  </w:num>
  <w:num w:numId="15" w16cid:durableId="1733697680">
    <w:abstractNumId w:val="45"/>
  </w:num>
  <w:num w:numId="16" w16cid:durableId="1625454464">
    <w:abstractNumId w:val="32"/>
  </w:num>
  <w:num w:numId="17" w16cid:durableId="930314629">
    <w:abstractNumId w:val="20"/>
  </w:num>
  <w:num w:numId="18" w16cid:durableId="2084331793">
    <w:abstractNumId w:val="41"/>
  </w:num>
  <w:num w:numId="19" w16cid:durableId="1494183389">
    <w:abstractNumId w:val="46"/>
  </w:num>
  <w:num w:numId="20" w16cid:durableId="1667629499">
    <w:abstractNumId w:val="10"/>
  </w:num>
  <w:num w:numId="21" w16cid:durableId="1797529620">
    <w:abstractNumId w:val="39"/>
  </w:num>
  <w:num w:numId="22" w16cid:durableId="774984173">
    <w:abstractNumId w:val="12"/>
  </w:num>
  <w:num w:numId="23" w16cid:durableId="1073041839">
    <w:abstractNumId w:val="33"/>
  </w:num>
  <w:num w:numId="24" w16cid:durableId="1737165987">
    <w:abstractNumId w:val="11"/>
  </w:num>
  <w:num w:numId="25" w16cid:durableId="1458180207">
    <w:abstractNumId w:val="15"/>
  </w:num>
  <w:num w:numId="26" w16cid:durableId="631450227">
    <w:abstractNumId w:val="35"/>
  </w:num>
  <w:num w:numId="27" w16cid:durableId="272976626">
    <w:abstractNumId w:val="0"/>
  </w:num>
  <w:num w:numId="28" w16cid:durableId="304043017">
    <w:abstractNumId w:val="1"/>
  </w:num>
  <w:num w:numId="29" w16cid:durableId="1946420863">
    <w:abstractNumId w:val="2"/>
  </w:num>
  <w:num w:numId="30" w16cid:durableId="1243565726">
    <w:abstractNumId w:val="4"/>
  </w:num>
  <w:num w:numId="31" w16cid:durableId="2147309367">
    <w:abstractNumId w:val="5"/>
  </w:num>
  <w:num w:numId="32" w16cid:durableId="834030543">
    <w:abstractNumId w:val="6"/>
  </w:num>
  <w:num w:numId="33" w16cid:durableId="1084567446">
    <w:abstractNumId w:val="7"/>
  </w:num>
  <w:num w:numId="34" w16cid:durableId="356128081">
    <w:abstractNumId w:val="3"/>
  </w:num>
  <w:num w:numId="35" w16cid:durableId="1972710704">
    <w:abstractNumId w:val="8"/>
  </w:num>
  <w:num w:numId="36" w16cid:durableId="1701932181">
    <w:abstractNumId w:val="9"/>
  </w:num>
  <w:num w:numId="37" w16cid:durableId="1055855906">
    <w:abstractNumId w:val="19"/>
  </w:num>
  <w:num w:numId="38" w16cid:durableId="500852240">
    <w:abstractNumId w:val="18"/>
  </w:num>
  <w:num w:numId="39" w16cid:durableId="1519392616">
    <w:abstractNumId w:val="29"/>
  </w:num>
  <w:num w:numId="40" w16cid:durableId="2070298671">
    <w:abstractNumId w:val="40"/>
  </w:num>
  <w:num w:numId="41" w16cid:durableId="1772581932">
    <w:abstractNumId w:val="31"/>
  </w:num>
  <w:num w:numId="42" w16cid:durableId="826828226">
    <w:abstractNumId w:val="21"/>
  </w:num>
  <w:num w:numId="43" w16cid:durableId="690766842">
    <w:abstractNumId w:val="37"/>
  </w:num>
  <w:num w:numId="44" w16cid:durableId="202401333">
    <w:abstractNumId w:val="43"/>
  </w:num>
  <w:num w:numId="45" w16cid:durableId="42950306">
    <w:abstractNumId w:val="22"/>
  </w:num>
  <w:num w:numId="46" w16cid:durableId="1135097643">
    <w:abstractNumId w:val="44"/>
  </w:num>
  <w:num w:numId="47" w16cid:durableId="976227093">
    <w:abstractNumId w:val="23"/>
  </w:num>
  <w:num w:numId="48" w16cid:durableId="1438136135">
    <w:abstractNumId w:val="17"/>
  </w:num>
  <w:num w:numId="49" w16cid:durableId="245188779">
    <w:abstractNumId w:val="28"/>
  </w:num>
  <w:num w:numId="50" w16cid:durableId="1313565688">
    <w:abstractNumId w:val="14"/>
  </w:num>
  <w:num w:numId="51" w16cid:durableId="857307555">
    <w:abstractNumId w:val="17"/>
  </w:num>
  <w:num w:numId="52" w16cid:durableId="1903060955">
    <w:abstractNumId w:val="17"/>
  </w:num>
  <w:num w:numId="53" w16cid:durableId="2000379852">
    <w:abstractNumId w:val="14"/>
  </w:num>
  <w:num w:numId="54" w16cid:durableId="1139882717">
    <w:abstractNumId w:val="14"/>
  </w:num>
  <w:num w:numId="55" w16cid:durableId="708383498">
    <w:abstractNumId w:val="25"/>
  </w:num>
  <w:num w:numId="56" w16cid:durableId="18913802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89271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1041853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2" w:dllVersion="6" w:checkStyle="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A2srCwMDIzs7AwNjJU0lEKTi0uzszPAykwrgUAP8gx7CwAAAA="/>
  </w:docVars>
  <w:rsids>
    <w:rsidRoot w:val="00434266"/>
    <w:rsid w:val="00000C02"/>
    <w:rsid w:val="0000682B"/>
    <w:rsid w:val="00007097"/>
    <w:rsid w:val="000167E3"/>
    <w:rsid w:val="000174F9"/>
    <w:rsid w:val="0002095A"/>
    <w:rsid w:val="00021FA1"/>
    <w:rsid w:val="000246BA"/>
    <w:rsid w:val="000258F6"/>
    <w:rsid w:val="000379A7"/>
    <w:rsid w:val="00040EB8"/>
    <w:rsid w:val="00041C76"/>
    <w:rsid w:val="00051DDC"/>
    <w:rsid w:val="00054CA9"/>
    <w:rsid w:val="00055311"/>
    <w:rsid w:val="00057B6D"/>
    <w:rsid w:val="00060743"/>
    <w:rsid w:val="00060C0C"/>
    <w:rsid w:val="000617C1"/>
    <w:rsid w:val="00061A7B"/>
    <w:rsid w:val="0006548E"/>
    <w:rsid w:val="00072AEE"/>
    <w:rsid w:val="00074E6F"/>
    <w:rsid w:val="000840DB"/>
    <w:rsid w:val="00084FE9"/>
    <w:rsid w:val="00085284"/>
    <w:rsid w:val="000859C4"/>
    <w:rsid w:val="000904ED"/>
    <w:rsid w:val="0009229B"/>
    <w:rsid w:val="00096642"/>
    <w:rsid w:val="000A27A8"/>
    <w:rsid w:val="000A2B0A"/>
    <w:rsid w:val="000A3421"/>
    <w:rsid w:val="000B26B9"/>
    <w:rsid w:val="000B2B37"/>
    <w:rsid w:val="000B4201"/>
    <w:rsid w:val="000C5A31"/>
    <w:rsid w:val="000C711B"/>
    <w:rsid w:val="000D15B4"/>
    <w:rsid w:val="000E3954"/>
    <w:rsid w:val="000E3E52"/>
    <w:rsid w:val="000E4832"/>
    <w:rsid w:val="000F0F9F"/>
    <w:rsid w:val="000F3F43"/>
    <w:rsid w:val="0011016C"/>
    <w:rsid w:val="00111E0A"/>
    <w:rsid w:val="001133DC"/>
    <w:rsid w:val="00113D5B"/>
    <w:rsid w:val="00113F8F"/>
    <w:rsid w:val="0011782B"/>
    <w:rsid w:val="001329F3"/>
    <w:rsid w:val="001335E4"/>
    <w:rsid w:val="001349DB"/>
    <w:rsid w:val="00136E58"/>
    <w:rsid w:val="00140600"/>
    <w:rsid w:val="0015181A"/>
    <w:rsid w:val="00156920"/>
    <w:rsid w:val="00161325"/>
    <w:rsid w:val="00161E2D"/>
    <w:rsid w:val="00162ADF"/>
    <w:rsid w:val="00166C2E"/>
    <w:rsid w:val="001720B9"/>
    <w:rsid w:val="00172E7D"/>
    <w:rsid w:val="00181C41"/>
    <w:rsid w:val="00183CA8"/>
    <w:rsid w:val="001875B1"/>
    <w:rsid w:val="00196193"/>
    <w:rsid w:val="001A2BAD"/>
    <w:rsid w:val="001A460F"/>
    <w:rsid w:val="001A7CCB"/>
    <w:rsid w:val="001B005A"/>
    <w:rsid w:val="001B6791"/>
    <w:rsid w:val="001B7940"/>
    <w:rsid w:val="001C100A"/>
    <w:rsid w:val="001C58F3"/>
    <w:rsid w:val="001D4A3E"/>
    <w:rsid w:val="001D622B"/>
    <w:rsid w:val="001E416D"/>
    <w:rsid w:val="001E4DBA"/>
    <w:rsid w:val="001E5B20"/>
    <w:rsid w:val="001F0047"/>
    <w:rsid w:val="001F4CF0"/>
    <w:rsid w:val="00200E66"/>
    <w:rsid w:val="00201337"/>
    <w:rsid w:val="002022EA"/>
    <w:rsid w:val="00205B17"/>
    <w:rsid w:val="00205CCB"/>
    <w:rsid w:val="00205D9B"/>
    <w:rsid w:val="002204DA"/>
    <w:rsid w:val="00221162"/>
    <w:rsid w:val="00221930"/>
    <w:rsid w:val="002227BC"/>
    <w:rsid w:val="0022371A"/>
    <w:rsid w:val="00223817"/>
    <w:rsid w:val="0022461C"/>
    <w:rsid w:val="00227D5B"/>
    <w:rsid w:val="00230EAE"/>
    <w:rsid w:val="00232DA0"/>
    <w:rsid w:val="0023332F"/>
    <w:rsid w:val="002348B5"/>
    <w:rsid w:val="00236516"/>
    <w:rsid w:val="00245A99"/>
    <w:rsid w:val="002520AD"/>
    <w:rsid w:val="002520F9"/>
    <w:rsid w:val="002547CB"/>
    <w:rsid w:val="00257DF8"/>
    <w:rsid w:val="00257E4A"/>
    <w:rsid w:val="002639B5"/>
    <w:rsid w:val="0027175D"/>
    <w:rsid w:val="002743B1"/>
    <w:rsid w:val="0027536A"/>
    <w:rsid w:val="00281938"/>
    <w:rsid w:val="00283F63"/>
    <w:rsid w:val="002920C3"/>
    <w:rsid w:val="002949F6"/>
    <w:rsid w:val="002A6609"/>
    <w:rsid w:val="002C008E"/>
    <w:rsid w:val="002E4993"/>
    <w:rsid w:val="002E5BAC"/>
    <w:rsid w:val="002E6317"/>
    <w:rsid w:val="002E7635"/>
    <w:rsid w:val="002E7BFC"/>
    <w:rsid w:val="002F265A"/>
    <w:rsid w:val="002F40FA"/>
    <w:rsid w:val="00300396"/>
    <w:rsid w:val="00305EFE"/>
    <w:rsid w:val="00312966"/>
    <w:rsid w:val="00313313"/>
    <w:rsid w:val="00313D85"/>
    <w:rsid w:val="00314955"/>
    <w:rsid w:val="00315CE3"/>
    <w:rsid w:val="003251FE"/>
    <w:rsid w:val="003274DB"/>
    <w:rsid w:val="00327FBF"/>
    <w:rsid w:val="00331DE6"/>
    <w:rsid w:val="00334E22"/>
    <w:rsid w:val="00336410"/>
    <w:rsid w:val="00355CAE"/>
    <w:rsid w:val="0036382D"/>
    <w:rsid w:val="003737FB"/>
    <w:rsid w:val="00374B72"/>
    <w:rsid w:val="00375DB3"/>
    <w:rsid w:val="00380350"/>
    <w:rsid w:val="00380B4E"/>
    <w:rsid w:val="00380EE6"/>
    <w:rsid w:val="003816E4"/>
    <w:rsid w:val="003843CF"/>
    <w:rsid w:val="003A3718"/>
    <w:rsid w:val="003A4D14"/>
    <w:rsid w:val="003A752A"/>
    <w:rsid w:val="003A7759"/>
    <w:rsid w:val="003B03EA"/>
    <w:rsid w:val="003B3C6B"/>
    <w:rsid w:val="003B5715"/>
    <w:rsid w:val="003B5C7C"/>
    <w:rsid w:val="003B73F3"/>
    <w:rsid w:val="003C352F"/>
    <w:rsid w:val="003C7C34"/>
    <w:rsid w:val="003D0F37"/>
    <w:rsid w:val="003D49C0"/>
    <w:rsid w:val="003D5150"/>
    <w:rsid w:val="003E7343"/>
    <w:rsid w:val="003F06EF"/>
    <w:rsid w:val="003F1C3A"/>
    <w:rsid w:val="003F24C6"/>
    <w:rsid w:val="00400521"/>
    <w:rsid w:val="00405755"/>
    <w:rsid w:val="00412077"/>
    <w:rsid w:val="004324ED"/>
    <w:rsid w:val="00433154"/>
    <w:rsid w:val="00434266"/>
    <w:rsid w:val="00434D62"/>
    <w:rsid w:val="004375D1"/>
    <w:rsid w:val="00440ECF"/>
    <w:rsid w:val="00441393"/>
    <w:rsid w:val="00447CF0"/>
    <w:rsid w:val="00450668"/>
    <w:rsid w:val="004511F6"/>
    <w:rsid w:val="00453FE6"/>
    <w:rsid w:val="00456EE9"/>
    <w:rsid w:val="00456F10"/>
    <w:rsid w:val="0046256D"/>
    <w:rsid w:val="00463085"/>
    <w:rsid w:val="004648A8"/>
    <w:rsid w:val="00475920"/>
    <w:rsid w:val="00482213"/>
    <w:rsid w:val="00485B83"/>
    <w:rsid w:val="004920D5"/>
    <w:rsid w:val="00492A8D"/>
    <w:rsid w:val="00494A25"/>
    <w:rsid w:val="004B518C"/>
    <w:rsid w:val="004C1A0C"/>
    <w:rsid w:val="004C6137"/>
    <w:rsid w:val="004D24EC"/>
    <w:rsid w:val="004E1D57"/>
    <w:rsid w:val="004E2F16"/>
    <w:rsid w:val="004E38F3"/>
    <w:rsid w:val="004E3C17"/>
    <w:rsid w:val="004E709D"/>
    <w:rsid w:val="004E745D"/>
    <w:rsid w:val="004F21F8"/>
    <w:rsid w:val="004F2515"/>
    <w:rsid w:val="00503044"/>
    <w:rsid w:val="00507C01"/>
    <w:rsid w:val="0051326D"/>
    <w:rsid w:val="0051334E"/>
    <w:rsid w:val="00513B72"/>
    <w:rsid w:val="00515C6F"/>
    <w:rsid w:val="00516599"/>
    <w:rsid w:val="00522111"/>
    <w:rsid w:val="00522E32"/>
    <w:rsid w:val="00526234"/>
    <w:rsid w:val="00530BEF"/>
    <w:rsid w:val="00531BEE"/>
    <w:rsid w:val="005378B8"/>
    <w:rsid w:val="00546F63"/>
    <w:rsid w:val="0054738B"/>
    <w:rsid w:val="00554F8F"/>
    <w:rsid w:val="00557434"/>
    <w:rsid w:val="005629E8"/>
    <w:rsid w:val="00563543"/>
    <w:rsid w:val="00564664"/>
    <w:rsid w:val="00581E98"/>
    <w:rsid w:val="00582DF6"/>
    <w:rsid w:val="00583507"/>
    <w:rsid w:val="00586C91"/>
    <w:rsid w:val="0059159F"/>
    <w:rsid w:val="00593ED9"/>
    <w:rsid w:val="00595415"/>
    <w:rsid w:val="00597652"/>
    <w:rsid w:val="005A080B"/>
    <w:rsid w:val="005A3985"/>
    <w:rsid w:val="005B0DD9"/>
    <w:rsid w:val="005B12A5"/>
    <w:rsid w:val="005B39A4"/>
    <w:rsid w:val="005B68EC"/>
    <w:rsid w:val="005C161A"/>
    <w:rsid w:val="005C1687"/>
    <w:rsid w:val="005C1AFF"/>
    <w:rsid w:val="005C1BCB"/>
    <w:rsid w:val="005C2260"/>
    <w:rsid w:val="005C2312"/>
    <w:rsid w:val="005C4735"/>
    <w:rsid w:val="005C56A1"/>
    <w:rsid w:val="005C5C63"/>
    <w:rsid w:val="005D304B"/>
    <w:rsid w:val="005D4293"/>
    <w:rsid w:val="005E3989"/>
    <w:rsid w:val="005E4659"/>
    <w:rsid w:val="005E4682"/>
    <w:rsid w:val="005E7D59"/>
    <w:rsid w:val="005F1386"/>
    <w:rsid w:val="005F17C2"/>
    <w:rsid w:val="005F619C"/>
    <w:rsid w:val="006058B4"/>
    <w:rsid w:val="00611DEE"/>
    <w:rsid w:val="0061247F"/>
    <w:rsid w:val="006127AC"/>
    <w:rsid w:val="0061307B"/>
    <w:rsid w:val="00615E1B"/>
    <w:rsid w:val="00617DBF"/>
    <w:rsid w:val="006257E9"/>
    <w:rsid w:val="006302FA"/>
    <w:rsid w:val="00631A9B"/>
    <w:rsid w:val="00633E49"/>
    <w:rsid w:val="00634A78"/>
    <w:rsid w:val="00635E0F"/>
    <w:rsid w:val="00637DF4"/>
    <w:rsid w:val="006402FD"/>
    <w:rsid w:val="00642025"/>
    <w:rsid w:val="0065107F"/>
    <w:rsid w:val="00664546"/>
    <w:rsid w:val="00665257"/>
    <w:rsid w:val="00666061"/>
    <w:rsid w:val="00667424"/>
    <w:rsid w:val="00667792"/>
    <w:rsid w:val="00671677"/>
    <w:rsid w:val="00672A13"/>
    <w:rsid w:val="006750F2"/>
    <w:rsid w:val="006757A1"/>
    <w:rsid w:val="00682F47"/>
    <w:rsid w:val="0068553C"/>
    <w:rsid w:val="00685F34"/>
    <w:rsid w:val="006903ED"/>
    <w:rsid w:val="0069459A"/>
    <w:rsid w:val="00696287"/>
    <w:rsid w:val="006975A8"/>
    <w:rsid w:val="00697AF7"/>
    <w:rsid w:val="006A2D37"/>
    <w:rsid w:val="006A35D7"/>
    <w:rsid w:val="006A48A6"/>
    <w:rsid w:val="006B2D4C"/>
    <w:rsid w:val="006B3F9E"/>
    <w:rsid w:val="006C2763"/>
    <w:rsid w:val="006C2C24"/>
    <w:rsid w:val="006C3053"/>
    <w:rsid w:val="006E0E7D"/>
    <w:rsid w:val="006E4281"/>
    <w:rsid w:val="006E4F9B"/>
    <w:rsid w:val="006E57D5"/>
    <w:rsid w:val="006F1C14"/>
    <w:rsid w:val="006F73C1"/>
    <w:rsid w:val="00700627"/>
    <w:rsid w:val="00715D27"/>
    <w:rsid w:val="007226CC"/>
    <w:rsid w:val="00723141"/>
    <w:rsid w:val="00724796"/>
    <w:rsid w:val="0072737A"/>
    <w:rsid w:val="00727C3B"/>
    <w:rsid w:val="00731DEE"/>
    <w:rsid w:val="00732BCE"/>
    <w:rsid w:val="0073700B"/>
    <w:rsid w:val="0074079D"/>
    <w:rsid w:val="007476C2"/>
    <w:rsid w:val="00751491"/>
    <w:rsid w:val="00755B03"/>
    <w:rsid w:val="0076229B"/>
    <w:rsid w:val="0076350E"/>
    <w:rsid w:val="007715E8"/>
    <w:rsid w:val="00776004"/>
    <w:rsid w:val="0078486B"/>
    <w:rsid w:val="00785A39"/>
    <w:rsid w:val="00787D8A"/>
    <w:rsid w:val="00790277"/>
    <w:rsid w:val="007914A4"/>
    <w:rsid w:val="00791EBC"/>
    <w:rsid w:val="00793577"/>
    <w:rsid w:val="007965A2"/>
    <w:rsid w:val="007A446A"/>
    <w:rsid w:val="007A5792"/>
    <w:rsid w:val="007A72CF"/>
    <w:rsid w:val="007B13DF"/>
    <w:rsid w:val="007B6A93"/>
    <w:rsid w:val="007B6C4A"/>
    <w:rsid w:val="007B7FE3"/>
    <w:rsid w:val="007C019E"/>
    <w:rsid w:val="007C7E1C"/>
    <w:rsid w:val="007D16AE"/>
    <w:rsid w:val="007D2107"/>
    <w:rsid w:val="007D2EEC"/>
    <w:rsid w:val="007D3CAB"/>
    <w:rsid w:val="007D4A53"/>
    <w:rsid w:val="007D5895"/>
    <w:rsid w:val="007D77AB"/>
    <w:rsid w:val="007E0097"/>
    <w:rsid w:val="007E16C9"/>
    <w:rsid w:val="007E30DF"/>
    <w:rsid w:val="007F101D"/>
    <w:rsid w:val="007F7544"/>
    <w:rsid w:val="00800995"/>
    <w:rsid w:val="00802A68"/>
    <w:rsid w:val="00802B12"/>
    <w:rsid w:val="00803F1E"/>
    <w:rsid w:val="008070BC"/>
    <w:rsid w:val="00812AEA"/>
    <w:rsid w:val="008131B0"/>
    <w:rsid w:val="008171BD"/>
    <w:rsid w:val="00822227"/>
    <w:rsid w:val="00826546"/>
    <w:rsid w:val="0083218D"/>
    <w:rsid w:val="008326B2"/>
    <w:rsid w:val="008336A7"/>
    <w:rsid w:val="0083456F"/>
    <w:rsid w:val="00846831"/>
    <w:rsid w:val="0084758F"/>
    <w:rsid w:val="00850F97"/>
    <w:rsid w:val="00853D84"/>
    <w:rsid w:val="0085422C"/>
    <w:rsid w:val="00854CE3"/>
    <w:rsid w:val="00856939"/>
    <w:rsid w:val="0085787D"/>
    <w:rsid w:val="008608A4"/>
    <w:rsid w:val="00865532"/>
    <w:rsid w:val="008722D9"/>
    <w:rsid w:val="00872311"/>
    <w:rsid w:val="008737D3"/>
    <w:rsid w:val="008747E0"/>
    <w:rsid w:val="008750D8"/>
    <w:rsid w:val="00876841"/>
    <w:rsid w:val="00882F3B"/>
    <w:rsid w:val="00884C11"/>
    <w:rsid w:val="008953AE"/>
    <w:rsid w:val="008972C3"/>
    <w:rsid w:val="008A2751"/>
    <w:rsid w:val="008A7398"/>
    <w:rsid w:val="008B1C84"/>
    <w:rsid w:val="008B237E"/>
    <w:rsid w:val="008B4B5F"/>
    <w:rsid w:val="008B611A"/>
    <w:rsid w:val="008C33B5"/>
    <w:rsid w:val="008D017F"/>
    <w:rsid w:val="008D4882"/>
    <w:rsid w:val="008E1F69"/>
    <w:rsid w:val="008E26C9"/>
    <w:rsid w:val="008E2D43"/>
    <w:rsid w:val="008E59A3"/>
    <w:rsid w:val="008F57D8"/>
    <w:rsid w:val="008F698C"/>
    <w:rsid w:val="00902834"/>
    <w:rsid w:val="00902951"/>
    <w:rsid w:val="00903C70"/>
    <w:rsid w:val="009051AC"/>
    <w:rsid w:val="009069AA"/>
    <w:rsid w:val="00913114"/>
    <w:rsid w:val="00914E26"/>
    <w:rsid w:val="0091590F"/>
    <w:rsid w:val="00917E01"/>
    <w:rsid w:val="00920AF3"/>
    <w:rsid w:val="00920B0A"/>
    <w:rsid w:val="0092540C"/>
    <w:rsid w:val="00925E0F"/>
    <w:rsid w:val="00925E44"/>
    <w:rsid w:val="00931A57"/>
    <w:rsid w:val="00934D98"/>
    <w:rsid w:val="009351D7"/>
    <w:rsid w:val="009414E6"/>
    <w:rsid w:val="00942830"/>
    <w:rsid w:val="009505DA"/>
    <w:rsid w:val="00952207"/>
    <w:rsid w:val="00971591"/>
    <w:rsid w:val="00972170"/>
    <w:rsid w:val="00973385"/>
    <w:rsid w:val="00974436"/>
    <w:rsid w:val="00974564"/>
    <w:rsid w:val="00974E99"/>
    <w:rsid w:val="009764FA"/>
    <w:rsid w:val="0097694C"/>
    <w:rsid w:val="00980192"/>
    <w:rsid w:val="009861E8"/>
    <w:rsid w:val="00992DF7"/>
    <w:rsid w:val="009933C2"/>
    <w:rsid w:val="00994A35"/>
    <w:rsid w:val="00994D97"/>
    <w:rsid w:val="009A0F4C"/>
    <w:rsid w:val="009A1784"/>
    <w:rsid w:val="009A59E1"/>
    <w:rsid w:val="009B5154"/>
    <w:rsid w:val="009B785E"/>
    <w:rsid w:val="009C26F8"/>
    <w:rsid w:val="009C3A74"/>
    <w:rsid w:val="009C609E"/>
    <w:rsid w:val="009D5DF1"/>
    <w:rsid w:val="009D77D0"/>
    <w:rsid w:val="009E16EC"/>
    <w:rsid w:val="009E2C1B"/>
    <w:rsid w:val="009E4A4D"/>
    <w:rsid w:val="009E6380"/>
    <w:rsid w:val="009F081F"/>
    <w:rsid w:val="009F47E8"/>
    <w:rsid w:val="00A01159"/>
    <w:rsid w:val="00A0148B"/>
    <w:rsid w:val="00A02276"/>
    <w:rsid w:val="00A03CFD"/>
    <w:rsid w:val="00A100AE"/>
    <w:rsid w:val="00A10BE5"/>
    <w:rsid w:val="00A127B6"/>
    <w:rsid w:val="00A13E56"/>
    <w:rsid w:val="00A177EF"/>
    <w:rsid w:val="00A213A9"/>
    <w:rsid w:val="00A22B3E"/>
    <w:rsid w:val="00A24838"/>
    <w:rsid w:val="00A26522"/>
    <w:rsid w:val="00A271F1"/>
    <w:rsid w:val="00A41361"/>
    <w:rsid w:val="00A4308C"/>
    <w:rsid w:val="00A47F7C"/>
    <w:rsid w:val="00A528FD"/>
    <w:rsid w:val="00A534F1"/>
    <w:rsid w:val="00A549B3"/>
    <w:rsid w:val="00A55322"/>
    <w:rsid w:val="00A55F83"/>
    <w:rsid w:val="00A56AD3"/>
    <w:rsid w:val="00A64C1F"/>
    <w:rsid w:val="00A65BA5"/>
    <w:rsid w:val="00A70F46"/>
    <w:rsid w:val="00A72ED7"/>
    <w:rsid w:val="00A90D86"/>
    <w:rsid w:val="00AA2F7F"/>
    <w:rsid w:val="00AA38FB"/>
    <w:rsid w:val="00AA3E01"/>
    <w:rsid w:val="00AB04DD"/>
    <w:rsid w:val="00AB6107"/>
    <w:rsid w:val="00AC12E9"/>
    <w:rsid w:val="00AC33A2"/>
    <w:rsid w:val="00AC7580"/>
    <w:rsid w:val="00AC7AD8"/>
    <w:rsid w:val="00AD6D3F"/>
    <w:rsid w:val="00AE65F1"/>
    <w:rsid w:val="00AE6BB4"/>
    <w:rsid w:val="00AE74AD"/>
    <w:rsid w:val="00AF159C"/>
    <w:rsid w:val="00AF67A8"/>
    <w:rsid w:val="00B01873"/>
    <w:rsid w:val="00B03026"/>
    <w:rsid w:val="00B046FB"/>
    <w:rsid w:val="00B077AC"/>
    <w:rsid w:val="00B115CA"/>
    <w:rsid w:val="00B133A2"/>
    <w:rsid w:val="00B15EC6"/>
    <w:rsid w:val="00B168C5"/>
    <w:rsid w:val="00B17253"/>
    <w:rsid w:val="00B17BE0"/>
    <w:rsid w:val="00B31A41"/>
    <w:rsid w:val="00B32397"/>
    <w:rsid w:val="00B32B62"/>
    <w:rsid w:val="00B33D9D"/>
    <w:rsid w:val="00B37BC9"/>
    <w:rsid w:val="00B37E1F"/>
    <w:rsid w:val="00B40199"/>
    <w:rsid w:val="00B42C3B"/>
    <w:rsid w:val="00B502FF"/>
    <w:rsid w:val="00B55FF4"/>
    <w:rsid w:val="00B567B1"/>
    <w:rsid w:val="00B633A7"/>
    <w:rsid w:val="00B654A8"/>
    <w:rsid w:val="00B67422"/>
    <w:rsid w:val="00B708E2"/>
    <w:rsid w:val="00B70BD4"/>
    <w:rsid w:val="00B73463"/>
    <w:rsid w:val="00B75F91"/>
    <w:rsid w:val="00B773C5"/>
    <w:rsid w:val="00B82F54"/>
    <w:rsid w:val="00B85B1C"/>
    <w:rsid w:val="00B9016D"/>
    <w:rsid w:val="00B9212C"/>
    <w:rsid w:val="00B92C42"/>
    <w:rsid w:val="00B9391B"/>
    <w:rsid w:val="00B95EB7"/>
    <w:rsid w:val="00BA0F98"/>
    <w:rsid w:val="00BA1517"/>
    <w:rsid w:val="00BA525E"/>
    <w:rsid w:val="00BA67FD"/>
    <w:rsid w:val="00BA7C48"/>
    <w:rsid w:val="00BB75AF"/>
    <w:rsid w:val="00BC27F6"/>
    <w:rsid w:val="00BC39F4"/>
    <w:rsid w:val="00BC5676"/>
    <w:rsid w:val="00BD0748"/>
    <w:rsid w:val="00BD4A53"/>
    <w:rsid w:val="00BD7EE1"/>
    <w:rsid w:val="00BE02CC"/>
    <w:rsid w:val="00BE5568"/>
    <w:rsid w:val="00BF1358"/>
    <w:rsid w:val="00C0106D"/>
    <w:rsid w:val="00C10A22"/>
    <w:rsid w:val="00C1228D"/>
    <w:rsid w:val="00C124E0"/>
    <w:rsid w:val="00C133BE"/>
    <w:rsid w:val="00C1392F"/>
    <w:rsid w:val="00C14484"/>
    <w:rsid w:val="00C16AE5"/>
    <w:rsid w:val="00C17FA5"/>
    <w:rsid w:val="00C222B4"/>
    <w:rsid w:val="00C35CF6"/>
    <w:rsid w:val="00C36028"/>
    <w:rsid w:val="00C42A91"/>
    <w:rsid w:val="00C42AEA"/>
    <w:rsid w:val="00C42C0D"/>
    <w:rsid w:val="00C43594"/>
    <w:rsid w:val="00C50CA6"/>
    <w:rsid w:val="00C533EC"/>
    <w:rsid w:val="00C5470E"/>
    <w:rsid w:val="00C55EFB"/>
    <w:rsid w:val="00C56585"/>
    <w:rsid w:val="00C56B3F"/>
    <w:rsid w:val="00C63A76"/>
    <w:rsid w:val="00C63CD3"/>
    <w:rsid w:val="00C773D9"/>
    <w:rsid w:val="00C80ACE"/>
    <w:rsid w:val="00C81162"/>
    <w:rsid w:val="00C83666"/>
    <w:rsid w:val="00C870B5"/>
    <w:rsid w:val="00C91444"/>
    <w:rsid w:val="00C91630"/>
    <w:rsid w:val="00C93911"/>
    <w:rsid w:val="00C966EB"/>
    <w:rsid w:val="00C970EA"/>
    <w:rsid w:val="00C974C8"/>
    <w:rsid w:val="00CA04B1"/>
    <w:rsid w:val="00CA18FD"/>
    <w:rsid w:val="00CA2C82"/>
    <w:rsid w:val="00CA2DFC"/>
    <w:rsid w:val="00CB03D4"/>
    <w:rsid w:val="00CB0469"/>
    <w:rsid w:val="00CB1695"/>
    <w:rsid w:val="00CB34C7"/>
    <w:rsid w:val="00CB4F63"/>
    <w:rsid w:val="00CB7059"/>
    <w:rsid w:val="00CC2334"/>
    <w:rsid w:val="00CC35EF"/>
    <w:rsid w:val="00CC5048"/>
    <w:rsid w:val="00CC6246"/>
    <w:rsid w:val="00CC7FAD"/>
    <w:rsid w:val="00CD16D6"/>
    <w:rsid w:val="00CD4071"/>
    <w:rsid w:val="00CD4AFD"/>
    <w:rsid w:val="00CE1DCF"/>
    <w:rsid w:val="00CE3C81"/>
    <w:rsid w:val="00CE5E46"/>
    <w:rsid w:val="00D03D81"/>
    <w:rsid w:val="00D073EC"/>
    <w:rsid w:val="00D1463A"/>
    <w:rsid w:val="00D2148D"/>
    <w:rsid w:val="00D24D8B"/>
    <w:rsid w:val="00D27641"/>
    <w:rsid w:val="00D32095"/>
    <w:rsid w:val="00D329D1"/>
    <w:rsid w:val="00D3700C"/>
    <w:rsid w:val="00D40847"/>
    <w:rsid w:val="00D44174"/>
    <w:rsid w:val="00D5208C"/>
    <w:rsid w:val="00D61785"/>
    <w:rsid w:val="00D61AAB"/>
    <w:rsid w:val="00D62B94"/>
    <w:rsid w:val="00D653B1"/>
    <w:rsid w:val="00D65EF9"/>
    <w:rsid w:val="00D74AE1"/>
    <w:rsid w:val="00D80147"/>
    <w:rsid w:val="00D865A8"/>
    <w:rsid w:val="00D91948"/>
    <w:rsid w:val="00D92C2D"/>
    <w:rsid w:val="00D94BC8"/>
    <w:rsid w:val="00D96843"/>
    <w:rsid w:val="00D9700F"/>
    <w:rsid w:val="00DA09DA"/>
    <w:rsid w:val="00DA17CD"/>
    <w:rsid w:val="00DB25B3"/>
    <w:rsid w:val="00DB4342"/>
    <w:rsid w:val="00DB630E"/>
    <w:rsid w:val="00DB6FEB"/>
    <w:rsid w:val="00DC50C0"/>
    <w:rsid w:val="00DD123F"/>
    <w:rsid w:val="00DD1DE5"/>
    <w:rsid w:val="00DD240E"/>
    <w:rsid w:val="00DD6B0B"/>
    <w:rsid w:val="00DE0893"/>
    <w:rsid w:val="00DE10AB"/>
    <w:rsid w:val="00DE2814"/>
    <w:rsid w:val="00DF237C"/>
    <w:rsid w:val="00DF68EA"/>
    <w:rsid w:val="00E003D3"/>
    <w:rsid w:val="00E01272"/>
    <w:rsid w:val="00E02551"/>
    <w:rsid w:val="00E03846"/>
    <w:rsid w:val="00E10E47"/>
    <w:rsid w:val="00E13916"/>
    <w:rsid w:val="00E175BF"/>
    <w:rsid w:val="00E17928"/>
    <w:rsid w:val="00E20A7D"/>
    <w:rsid w:val="00E25586"/>
    <w:rsid w:val="00E25F57"/>
    <w:rsid w:val="00E26F1C"/>
    <w:rsid w:val="00E27A2F"/>
    <w:rsid w:val="00E3236C"/>
    <w:rsid w:val="00E336AD"/>
    <w:rsid w:val="00E365D8"/>
    <w:rsid w:val="00E4272C"/>
    <w:rsid w:val="00E42A94"/>
    <w:rsid w:val="00E458BF"/>
    <w:rsid w:val="00E51F01"/>
    <w:rsid w:val="00E57BFF"/>
    <w:rsid w:val="00E62A25"/>
    <w:rsid w:val="00E642EA"/>
    <w:rsid w:val="00E645A0"/>
    <w:rsid w:val="00E706E7"/>
    <w:rsid w:val="00E832E9"/>
    <w:rsid w:val="00E83718"/>
    <w:rsid w:val="00E84229"/>
    <w:rsid w:val="00E90E4E"/>
    <w:rsid w:val="00E9391E"/>
    <w:rsid w:val="00EA1052"/>
    <w:rsid w:val="00EA218F"/>
    <w:rsid w:val="00EA489B"/>
    <w:rsid w:val="00EA4F29"/>
    <w:rsid w:val="00EA4F75"/>
    <w:rsid w:val="00EA5BA8"/>
    <w:rsid w:val="00EA5F83"/>
    <w:rsid w:val="00EA6F9D"/>
    <w:rsid w:val="00EB585C"/>
    <w:rsid w:val="00EB6F3C"/>
    <w:rsid w:val="00EC1E2C"/>
    <w:rsid w:val="00EC35DD"/>
    <w:rsid w:val="00EC7F7B"/>
    <w:rsid w:val="00ED0CF1"/>
    <w:rsid w:val="00ED2A8D"/>
    <w:rsid w:val="00ED4039"/>
    <w:rsid w:val="00EE3439"/>
    <w:rsid w:val="00EE4B15"/>
    <w:rsid w:val="00EE54CB"/>
    <w:rsid w:val="00EE6481"/>
    <w:rsid w:val="00EE6F9F"/>
    <w:rsid w:val="00EE79A0"/>
    <w:rsid w:val="00EF1C54"/>
    <w:rsid w:val="00EF2172"/>
    <w:rsid w:val="00EF25D5"/>
    <w:rsid w:val="00EF3A7B"/>
    <w:rsid w:val="00EF404B"/>
    <w:rsid w:val="00EF6243"/>
    <w:rsid w:val="00F00376"/>
    <w:rsid w:val="00F157D7"/>
    <w:rsid w:val="00F157E2"/>
    <w:rsid w:val="00F16FDB"/>
    <w:rsid w:val="00F176D4"/>
    <w:rsid w:val="00F3510C"/>
    <w:rsid w:val="00F36519"/>
    <w:rsid w:val="00F37D28"/>
    <w:rsid w:val="00F50C1D"/>
    <w:rsid w:val="00F527AC"/>
    <w:rsid w:val="00F5696B"/>
    <w:rsid w:val="00F570A7"/>
    <w:rsid w:val="00F61D83"/>
    <w:rsid w:val="00F65DD1"/>
    <w:rsid w:val="00F707B3"/>
    <w:rsid w:val="00F71135"/>
    <w:rsid w:val="00F8026E"/>
    <w:rsid w:val="00F83A53"/>
    <w:rsid w:val="00F8497D"/>
    <w:rsid w:val="00F90461"/>
    <w:rsid w:val="00F905E1"/>
    <w:rsid w:val="00F958E6"/>
    <w:rsid w:val="00FA06AE"/>
    <w:rsid w:val="00FA347A"/>
    <w:rsid w:val="00FB4025"/>
    <w:rsid w:val="00FB6A3D"/>
    <w:rsid w:val="00FC378B"/>
    <w:rsid w:val="00FC3977"/>
    <w:rsid w:val="00FD2F16"/>
    <w:rsid w:val="00FD6065"/>
    <w:rsid w:val="00FE2D9F"/>
    <w:rsid w:val="00FF438F"/>
    <w:rsid w:val="00FF6538"/>
    <w:rsid w:val="03212DA6"/>
    <w:rsid w:val="0497939A"/>
    <w:rsid w:val="0666D37F"/>
    <w:rsid w:val="1095EAAF"/>
    <w:rsid w:val="179959F3"/>
    <w:rsid w:val="28F37F6A"/>
    <w:rsid w:val="29676E9B"/>
    <w:rsid w:val="3792FE60"/>
    <w:rsid w:val="38F5B9B0"/>
    <w:rsid w:val="39100DF2"/>
    <w:rsid w:val="3BCCB207"/>
    <w:rsid w:val="3D19D80A"/>
    <w:rsid w:val="43B23C17"/>
    <w:rsid w:val="4505CC62"/>
    <w:rsid w:val="48AD9816"/>
    <w:rsid w:val="49D97456"/>
    <w:rsid w:val="4A7EA235"/>
    <w:rsid w:val="4EDEC4FB"/>
    <w:rsid w:val="5E81A69E"/>
    <w:rsid w:val="63219C19"/>
    <w:rsid w:val="6503A934"/>
    <w:rsid w:val="6BBC607A"/>
    <w:rsid w:val="79C2C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D768"/>
  <w15:docId w15:val="{FB32D5AD-2BB7-47F1-BA55-EFFD4A12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BodyText"/>
    <w:link w:val="Heading1Char"/>
    <w:rsid w:val="0009229B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558C"/>
      <w:sz w:val="28"/>
      <w:szCs w:val="24"/>
    </w:rPr>
  </w:style>
  <w:style w:type="paragraph" w:styleId="Heading2">
    <w:name w:val="heading 2"/>
    <w:basedOn w:val="Normal"/>
    <w:next w:val="BodyText"/>
    <w:link w:val="Heading2Char"/>
    <w:rsid w:val="0009229B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558C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09229B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558C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09229B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558C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09229B"/>
    <w:rPr>
      <w:rFonts w:asciiTheme="majorHAnsi" w:eastAsiaTheme="majorEastAsia" w:hAnsiTheme="majorHAnsi" w:cstheme="majorBidi"/>
      <w:b/>
      <w:bCs/>
      <w:caps/>
      <w:color w:val="00558C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09229B"/>
    <w:rPr>
      <w:rFonts w:asciiTheme="majorHAnsi" w:eastAsiaTheme="majorEastAsia" w:hAnsiTheme="majorHAnsi" w:cstheme="majorBidi"/>
      <w:b/>
      <w:bCs/>
      <w:caps/>
      <w:color w:val="00558C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9229B"/>
    <w:rPr>
      <w:rFonts w:asciiTheme="majorHAnsi" w:eastAsiaTheme="majorEastAsia" w:hAnsiTheme="majorHAnsi" w:cstheme="majorBidi"/>
      <w:b/>
      <w:bCs/>
      <w:smallCaps/>
      <w:color w:val="00558C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09229B"/>
    <w:rPr>
      <w:rFonts w:asciiTheme="majorHAnsi" w:eastAsiaTheme="majorEastAsia" w:hAnsiTheme="majorHAnsi" w:cstheme="majorBidi"/>
      <w:b/>
      <w:bCs/>
      <w:iCs/>
      <w:color w:val="00558C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23817"/>
    <w:pPr>
      <w:jc w:val="center"/>
    </w:pPr>
    <w:rPr>
      <w:bCs/>
      <w:i/>
      <w:color w:val="575756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BodyText"/>
    <w:rsid w:val="001B005A"/>
    <w:pPr>
      <w:numPr>
        <w:ilvl w:val="1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2">
    <w:name w:val="Appendix Head 2"/>
    <w:basedOn w:val="Normal"/>
    <w:next w:val="BodyText"/>
    <w:rsid w:val="001B005A"/>
    <w:pPr>
      <w:numPr>
        <w:ilvl w:val="2"/>
        <w:numId w:val="52"/>
      </w:numPr>
      <w:spacing w:before="120" w:after="120" w:line="240" w:lineRule="auto"/>
    </w:pPr>
    <w:rPr>
      <w:rFonts w:eastAsia="Calibri" w:cs="Arial"/>
      <w:b/>
      <w:caps/>
      <w:color w:val="00558C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3"/>
        <w:numId w:val="52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4"/>
        <w:numId w:val="52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1A460F"/>
    <w:pPr>
      <w:spacing w:after="360"/>
    </w:pPr>
    <w:rPr>
      <w:b/>
      <w:caps/>
      <w:color w:val="00558C"/>
      <w:sz w:val="28"/>
    </w:rPr>
  </w:style>
  <w:style w:type="character" w:customStyle="1" w:styleId="AnnexChar">
    <w:name w:val="Annex Char"/>
    <w:basedOn w:val="DefaultParagraphFont"/>
    <w:link w:val="Annex"/>
    <w:rsid w:val="001A460F"/>
    <w:rPr>
      <w:b/>
      <w:caps/>
      <w:color w:val="00558C"/>
      <w:sz w:val="28"/>
      <w:lang w:val="en-GB"/>
    </w:rPr>
  </w:style>
  <w:style w:type="paragraph" w:customStyle="1" w:styleId="AnnexAHead1">
    <w:name w:val="Annex A Head 1"/>
    <w:basedOn w:val="Normal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0">
    <w:name w:val="APPENDIX"/>
    <w:basedOn w:val="Annex"/>
    <w:next w:val="Normal"/>
    <w:rsid w:val="00822227"/>
    <w:p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822227"/>
    <w:pPr>
      <w:numPr>
        <w:numId w:val="5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Normal"/>
    <w:qFormat/>
    <w:rsid w:val="008E59A3"/>
    <w:pPr>
      <w:spacing w:after="120"/>
      <w:ind w:left="1134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F36519"/>
    <w:pPr>
      <w:spacing w:before="240" w:after="360" w:line="240" w:lineRule="auto"/>
      <w:ind w:left="567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Normal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0A2B0A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3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902951"/>
    <w:pPr>
      <w:spacing w:before="60" w:after="60"/>
      <w:ind w:left="113" w:right="113"/>
    </w:pPr>
    <w:rPr>
      <w:b/>
      <w:color w:val="00558C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3843CF"/>
    <w:pPr>
      <w:numPr>
        <w:numId w:val="14"/>
      </w:numPr>
      <w:spacing w:after="120"/>
      <w:ind w:left="765"/>
    </w:pPr>
    <w:rPr>
      <w:sz w:val="22"/>
    </w:rPr>
  </w:style>
  <w:style w:type="paragraph" w:customStyle="1" w:styleId="Noting">
    <w:name w:val="Noting"/>
    <w:basedOn w:val="BodyText"/>
    <w:qFormat/>
    <w:rsid w:val="00D44174"/>
    <w:pPr>
      <w:spacing w:before="120" w:after="240" w:line="240" w:lineRule="auto"/>
      <w:ind w:left="567"/>
      <w:jc w:val="both"/>
    </w:pPr>
    <w:rPr>
      <w:rFonts w:eastAsia="Times New Roman" w:cs="Arial"/>
      <w:szCs w:val="24"/>
    </w:rPr>
  </w:style>
  <w:style w:type="paragraph" w:customStyle="1" w:styleId="Reference">
    <w:name w:val="Reference"/>
    <w:basedOn w:val="Normal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link w:val="DocumentdateChar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">
    <w:name w:val="List i"/>
    <w:basedOn w:val="Normal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3843CF"/>
    <w:pPr>
      <w:numPr>
        <w:numId w:val="20"/>
      </w:numPr>
      <w:spacing w:after="120"/>
      <w:ind w:left="1190" w:hanging="425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A528FD"/>
    <w:pPr>
      <w:numPr>
        <w:numId w:val="42"/>
      </w:numPr>
      <w:spacing w:after="120"/>
    </w:pPr>
    <w:rPr>
      <w:sz w:val="22"/>
    </w:rPr>
  </w:style>
  <w:style w:type="paragraph" w:customStyle="1" w:styleId="List1text-recommendation">
    <w:name w:val="List 1 text - recommendation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Appendix">
    <w:name w:val="Appendix"/>
    <w:next w:val="BodyText"/>
    <w:qFormat/>
    <w:rsid w:val="006A35D7"/>
    <w:pPr>
      <w:pageBreakBefore/>
      <w:numPr>
        <w:numId w:val="52"/>
      </w:numPr>
      <w:spacing w:before="120" w:after="240" w:line="240" w:lineRule="auto"/>
    </w:pPr>
    <w:rPr>
      <w:rFonts w:asciiTheme="majorHAnsi" w:eastAsia="Calibri" w:hAnsiTheme="majorHAnsi" w:cs="Calibri"/>
      <w:b/>
      <w:bCs/>
      <w:caps/>
      <w:color w:val="00558C"/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221930"/>
    <w:pPr>
      <w:spacing w:after="0" w:line="240" w:lineRule="auto"/>
    </w:pPr>
    <w:rPr>
      <w:sz w:val="18"/>
      <w:lang w:val="en-GB"/>
    </w:rPr>
  </w:style>
  <w:style w:type="paragraph" w:customStyle="1" w:styleId="AnnexHead1">
    <w:name w:val="Annex Head 1"/>
    <w:basedOn w:val="Annex"/>
    <w:next w:val="BodyText"/>
    <w:link w:val="AnnexHead1Char"/>
    <w:rsid w:val="002E6317"/>
    <w:pPr>
      <w:numPr>
        <w:ilvl w:val="1"/>
        <w:numId w:val="54"/>
      </w:numPr>
      <w:spacing w:before="240" w:after="120" w:line="240" w:lineRule="auto"/>
    </w:pPr>
    <w:rPr>
      <w:sz w:val="22"/>
    </w:rPr>
  </w:style>
  <w:style w:type="character" w:customStyle="1" w:styleId="AnnexHead1Char">
    <w:name w:val="Annex Head 1 Char"/>
    <w:basedOn w:val="AnnexChar"/>
    <w:link w:val="AnnexHead1"/>
    <w:rsid w:val="002E6317"/>
    <w:rPr>
      <w:b/>
      <w:caps/>
      <w:color w:val="00558C"/>
      <w:sz w:val="28"/>
      <w:lang w:val="en-GB"/>
    </w:rPr>
  </w:style>
  <w:style w:type="paragraph" w:customStyle="1" w:styleId="AnnexHead2">
    <w:name w:val="Annex Head 2"/>
    <w:basedOn w:val="Annex"/>
    <w:next w:val="BodyText"/>
    <w:link w:val="AnnexHead2Char"/>
    <w:rsid w:val="0074079D"/>
    <w:pPr>
      <w:numPr>
        <w:ilvl w:val="2"/>
        <w:numId w:val="54"/>
      </w:numPr>
      <w:spacing w:before="240" w:after="120"/>
    </w:pPr>
    <w:rPr>
      <w:caps w:val="0"/>
      <w:sz w:val="22"/>
    </w:rPr>
  </w:style>
  <w:style w:type="character" w:customStyle="1" w:styleId="AnnexHead2Char">
    <w:name w:val="Annex Head 2 Char"/>
    <w:basedOn w:val="AnnexChar"/>
    <w:link w:val="AnnexHead2"/>
    <w:rsid w:val="0074079D"/>
    <w:rPr>
      <w:b/>
      <w:caps w:val="0"/>
      <w:color w:val="00558C"/>
      <w:sz w:val="28"/>
      <w:lang w:val="en-GB"/>
    </w:rPr>
  </w:style>
  <w:style w:type="paragraph" w:customStyle="1" w:styleId="MRN">
    <w:name w:val="MRN"/>
    <w:basedOn w:val="Documentdate"/>
    <w:link w:val="MRNChar"/>
    <w:qFormat/>
    <w:rsid w:val="001A7CCB"/>
    <w:rPr>
      <w:lang w:eastAsia="ko-KR"/>
    </w:rPr>
  </w:style>
  <w:style w:type="character" w:customStyle="1" w:styleId="DocumentdateChar">
    <w:name w:val="Document date Char"/>
    <w:basedOn w:val="DefaultParagraphFont"/>
    <w:link w:val="Documentdate"/>
    <w:rsid w:val="001A7CCB"/>
    <w:rPr>
      <w:b/>
      <w:color w:val="00558C"/>
      <w:sz w:val="28"/>
      <w:lang w:val="en-GB"/>
    </w:rPr>
  </w:style>
  <w:style w:type="character" w:customStyle="1" w:styleId="MRNChar">
    <w:name w:val="MRN Char"/>
    <w:basedOn w:val="DocumentdateChar"/>
    <w:link w:val="MRN"/>
    <w:rsid w:val="001A7CCB"/>
    <w:rPr>
      <w:b/>
      <w:color w:val="00558C"/>
      <w:sz w:val="28"/>
      <w:lang w:val="en-GB" w:eastAsia="ko-KR"/>
    </w:rPr>
  </w:style>
  <w:style w:type="paragraph" w:customStyle="1" w:styleId="AnnexListLevel1">
    <w:name w:val="Annex List Level 1"/>
    <w:basedOn w:val="BodyText"/>
    <w:link w:val="AnnexListLevel1Char"/>
    <w:qFormat/>
    <w:rsid w:val="00E26F1C"/>
    <w:pPr>
      <w:numPr>
        <w:numId w:val="55"/>
      </w:numPr>
    </w:pPr>
  </w:style>
  <w:style w:type="character" w:customStyle="1" w:styleId="AnnexListLevel1Char">
    <w:name w:val="Annex List Level 1 Char"/>
    <w:basedOn w:val="BodyTextChar"/>
    <w:link w:val="AnnexListLevel1"/>
    <w:rsid w:val="00E26F1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AC57E-99CD-4B84-9D3B-03073824DB58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7CF728A-FC78-4A2B-9CA9-5691BF4C30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AD4117-7E90-49A4-85FA-3DED74C96D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3B0F2-45AE-450C-A956-D20877B6F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</Template>
  <TotalTime>0</TotalTime>
  <Pages>5</Pages>
  <Words>525</Words>
  <Characters>2907</Characters>
  <Application>Microsoft Office Word</Application>
  <DocSecurity>0</DocSecurity>
  <Lines>103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template 18Jun16</vt:lpstr>
    </vt:vector>
  </TitlesOfParts>
  <Manager>IALA</Manager>
  <Company>IALA</Company>
  <LinksUpToDate>false</LinksUpToDate>
  <CharactersWithSpaces>3368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Christina Schneider</cp:lastModifiedBy>
  <cp:revision>47</cp:revision>
  <cp:lastPrinted>2026-03-30T13:28:00Z</cp:lastPrinted>
  <dcterms:created xsi:type="dcterms:W3CDTF">2026-04-03T09:30:00Z</dcterms:created>
  <dcterms:modified xsi:type="dcterms:W3CDTF">2026-04-03T10:08:00Z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3135800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